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58B" w:rsidRDefault="001617E0">
      <w:pPr>
        <w:pStyle w:val="Standard"/>
        <w:jc w:val="center"/>
        <w:rPr>
          <w:rFonts w:hint="eastAsia"/>
        </w:rPr>
      </w:pPr>
      <w:bookmarkStart w:id="0" w:name="page1"/>
      <w:r>
        <w:rPr>
          <w:rFonts w:ascii="Times New Roman" w:eastAsia="Arial" w:hAnsi="Times New Roman" w:cs="Times New Roman"/>
          <w:b/>
        </w:rPr>
        <w:t>WYMAGANIA EDUKACYJNE NIEZBĘDNE DO UZYSKANIA POSZCZEGÓLNYCH ŚRÓDROCZNYCH I ROCZNYCH OCEN KLASYFIKACYJNYCH Z EDUKACJI WCZESNOSZKOLNEJ W KLASIE III</w:t>
      </w:r>
    </w:p>
    <w:p w:rsidR="00F0058B" w:rsidRDefault="00F0058B">
      <w:pPr>
        <w:pStyle w:val="Standard"/>
        <w:rPr>
          <w:rFonts w:ascii="Times New Roman" w:eastAsia="Arial" w:hAnsi="Times New Roman" w:cs="Times New Roman"/>
          <w:b/>
          <w:bCs/>
        </w:rPr>
      </w:pPr>
    </w:p>
    <w:p w:rsidR="00F0058B" w:rsidRDefault="001617E0">
      <w:pPr>
        <w:suppressAutoHyphens w:val="0"/>
        <w:jc w:val="both"/>
        <w:rPr>
          <w:rFonts w:hint="eastAsia"/>
        </w:rPr>
      </w:pPr>
      <w:r>
        <w:rPr>
          <w:rFonts w:ascii="Times New Roman" w:eastAsia="Arial" w:hAnsi="Times New Roman" w:cs="Times New Roman"/>
          <w:bCs/>
        </w:rPr>
        <w:t xml:space="preserve">Wymagania zgodne z </w:t>
      </w:r>
      <w:r>
        <w:rPr>
          <w:rFonts w:ascii="Times New Roman" w:hAnsi="Times New Roman" w:cs="Times New Roman"/>
          <w:shd w:val="clear" w:color="auto" w:fill="FFFFFF"/>
        </w:rPr>
        <w:t xml:space="preserve">Podstawą programową  </w:t>
      </w:r>
      <w:r>
        <w:rPr>
          <w:rFonts w:ascii="Times New Roman" w:hAnsi="Times New Roman" w:cs="Times New Roman"/>
          <w:shd w:val="clear" w:color="auto" w:fill="FFFFFF"/>
        </w:rPr>
        <w:t xml:space="preserve">kształcenia ogólnego dla szkoły podstawowej oraz </w:t>
      </w:r>
      <w:r>
        <w:rPr>
          <w:rFonts w:ascii="Times New Roman" w:hAnsi="Times New Roman" w:cs="Times New Roman"/>
          <w:shd w:val="clear" w:color="auto" w:fill="FFFFFF"/>
        </w:rPr>
        <w:br/>
      </w:r>
      <w:hyperlink r:id="rId7" w:history="1">
        <w:r>
          <w:rPr>
            <w:rFonts w:ascii="Times New Roman" w:eastAsia="Times New Roman" w:hAnsi="Times New Roman" w:cs="Times New Roman"/>
            <w:kern w:val="0"/>
            <w:shd w:val="clear" w:color="auto" w:fill="FFFFFF"/>
            <w:lang w:eastAsia="pl-PL" w:bidi="ar-SA"/>
          </w:rPr>
          <w:t>z Programem edukacji wczesnoszkolnej. Klasy 1-3</w:t>
        </w:r>
        <w:r>
          <w:rPr>
            <w:rFonts w:ascii="Times New Roman" w:eastAsia="Arial" w:hAnsi="Times New Roman" w:cs="Times New Roman"/>
            <w:bCs/>
          </w:rPr>
          <w:t xml:space="preserve"> autorstwa Jadwigi </w:t>
        </w:r>
        <w:proofErr w:type="spellStart"/>
        <w:r>
          <w:rPr>
            <w:rFonts w:ascii="Times New Roman" w:eastAsia="Arial" w:hAnsi="Times New Roman" w:cs="Times New Roman"/>
            <w:bCs/>
          </w:rPr>
          <w:t>Hanisz</w:t>
        </w:r>
        <w:proofErr w:type="spellEnd"/>
        <w:r>
          <w:rPr>
            <w:rFonts w:ascii="Times New Roman" w:eastAsia="Arial" w:hAnsi="Times New Roman" w:cs="Times New Roman"/>
            <w:bCs/>
          </w:rPr>
          <w:t xml:space="preserve">, wyd. </w:t>
        </w:r>
        <w:proofErr w:type="spellStart"/>
        <w:r>
          <w:rPr>
            <w:rFonts w:ascii="Times New Roman" w:eastAsia="Arial" w:hAnsi="Times New Roman" w:cs="Times New Roman"/>
            <w:bCs/>
          </w:rPr>
          <w:t>WSiP</w:t>
        </w:r>
        <w:proofErr w:type="spellEnd"/>
      </w:hyperlink>
    </w:p>
    <w:p w:rsidR="00F0058B" w:rsidRDefault="001617E0">
      <w:pPr>
        <w:pStyle w:val="Standard"/>
        <w:rPr>
          <w:rFonts w:hint="eastAsia"/>
        </w:rPr>
      </w:pPr>
      <w:r>
        <w:rPr>
          <w:rFonts w:ascii="Times New Roman" w:eastAsia="Arial" w:hAnsi="Times New Roman" w:cs="Times New Roman"/>
          <w:bCs/>
        </w:rPr>
        <w:t>Poziomy wymagań zgodne ze statutem szko</w:t>
      </w:r>
      <w:r>
        <w:rPr>
          <w:rFonts w:ascii="Times New Roman" w:eastAsia="Arial" w:hAnsi="Times New Roman" w:cs="Times New Roman"/>
          <w:bCs/>
        </w:rPr>
        <w:t>lnym.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EDUKACJA POLONISTYCZNA</w:t>
      </w:r>
    </w:p>
    <w:p w:rsidR="00F0058B" w:rsidRDefault="00F0058B">
      <w:pPr>
        <w:pStyle w:val="Standard"/>
        <w:rPr>
          <w:rFonts w:ascii="Times New Roman" w:eastAsia="Arial" w:hAnsi="Times New Roman" w:cs="Times New Roman"/>
          <w:b/>
        </w:rPr>
      </w:pPr>
    </w:p>
    <w:bookmarkEnd w:id="0"/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 xml:space="preserve">Poziom 6 </w:t>
      </w:r>
    </w:p>
    <w:p w:rsidR="00F0058B" w:rsidRDefault="00F0058B">
      <w:pPr>
        <w:pStyle w:val="Standard"/>
        <w:jc w:val="center"/>
        <w:rPr>
          <w:rFonts w:ascii="Times New Roman" w:hAnsi="Times New Roman" w:cs="Times New Roman"/>
        </w:rPr>
      </w:pPr>
    </w:p>
    <w:p w:rsidR="00F0058B" w:rsidRDefault="001617E0">
      <w:pPr>
        <w:pStyle w:val="Standard"/>
        <w:ind w:right="-179"/>
        <w:jc w:val="center"/>
        <w:rPr>
          <w:rFonts w:ascii="Times New Roman" w:eastAsia="Arial" w:hAnsi="Times New Roman" w:cs="Times New Roman"/>
          <w:u w:val="single"/>
        </w:rPr>
      </w:pPr>
      <w:r>
        <w:rPr>
          <w:rFonts w:ascii="Times New Roman" w:eastAsia="Arial" w:hAnsi="Times New Roman" w:cs="Times New Roman"/>
          <w:u w:val="single"/>
        </w:rPr>
        <w:t>MÓWIENIE I SŁUCHANIE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rPr>
          <w:rFonts w:hint="eastAsia"/>
        </w:rPr>
      </w:pPr>
      <w:r>
        <w:rPr>
          <w:rFonts w:ascii="Times New Roman" w:eastAsia="Times New Roman" w:hAnsi="Times New Roman" w:cs="Times New Roman"/>
        </w:rPr>
        <w:t>- swobodnie posługuje się poprawnym językiem ojczystym, tworząc wielozdaniowe wypowiedzi;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zawsze uczestniczy w rozmowach, właściwie komunikuje się w różnych sytuacjach społecznych;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dba o</w:t>
      </w:r>
      <w:r>
        <w:rPr>
          <w:rFonts w:ascii="Times New Roman" w:eastAsia="Times New Roman" w:hAnsi="Times New Roman" w:cs="Times New Roman"/>
        </w:rPr>
        <w:t xml:space="preserve"> kulturę wypowiadania się, posiada bardzo bogaty zasób słownictwa;</w:t>
      </w:r>
    </w:p>
    <w:p w:rsidR="00F0058B" w:rsidRDefault="001617E0">
      <w:pPr>
        <w:pStyle w:val="Standard"/>
        <w:rPr>
          <w:rFonts w:hint="eastAsia"/>
        </w:rPr>
      </w:pPr>
      <w:r>
        <w:rPr>
          <w:rFonts w:ascii="Times New Roman" w:eastAsia="Arial" w:hAnsi="Times New Roman" w:cs="Times New Roman"/>
        </w:rPr>
        <w:t>- udziela precyzyjnych informacji;</w:t>
      </w:r>
    </w:p>
    <w:p w:rsidR="00F0058B" w:rsidRDefault="00F0058B">
      <w:pPr>
        <w:pStyle w:val="Standard"/>
        <w:rPr>
          <w:rFonts w:ascii="Times New Roman" w:eastAsia="Symbol" w:hAnsi="Times New Roman" w:cs="Times New Roman"/>
        </w:rPr>
      </w:pPr>
    </w:p>
    <w:p w:rsidR="00F0058B" w:rsidRDefault="001617E0">
      <w:pPr>
        <w:pStyle w:val="Standard"/>
        <w:tabs>
          <w:tab w:val="left" w:pos="700"/>
        </w:tabs>
        <w:ind w:right="240"/>
        <w:rPr>
          <w:rFonts w:hint="eastAsia"/>
        </w:rPr>
      </w:pPr>
      <w:r>
        <w:rPr>
          <w:rFonts w:ascii="Times New Roman" w:eastAsia="Arial" w:hAnsi="Times New Roman" w:cs="Times New Roman"/>
        </w:rPr>
        <w:t>- zawsze zachowuje kulturę słuchania, bierze pod uwagę punkt widzenia innych, dąży do kompromisu i porozumienia;</w:t>
      </w:r>
    </w:p>
    <w:p w:rsidR="00F0058B" w:rsidRDefault="001617E0">
      <w:pPr>
        <w:pStyle w:val="Standard"/>
        <w:tabs>
          <w:tab w:val="left" w:pos="700"/>
        </w:tabs>
        <w:rPr>
          <w:rFonts w:hint="eastAsia"/>
        </w:rPr>
      </w:pPr>
      <w:r>
        <w:rPr>
          <w:rFonts w:ascii="Times New Roman" w:eastAsia="Arial" w:hAnsi="Times New Roman" w:cs="Times New Roman"/>
        </w:rPr>
        <w:t>- chętnie i z ekspresją wygłasza z pamię</w:t>
      </w:r>
      <w:r>
        <w:rPr>
          <w:rFonts w:ascii="Times New Roman" w:eastAsia="Arial" w:hAnsi="Times New Roman" w:cs="Times New Roman"/>
        </w:rPr>
        <w:t>ci fragmenty poezji lub prozy;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ind w:right="-339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u w:val="single"/>
        </w:rPr>
        <w:t>CZYTANIE</w:t>
      </w:r>
    </w:p>
    <w:p w:rsidR="00F0058B" w:rsidRDefault="001617E0">
      <w:pPr>
        <w:shd w:val="clear" w:color="auto" w:fill="FFFFFF"/>
        <w:spacing w:after="200"/>
        <w:rPr>
          <w:rFonts w:hint="eastAsia"/>
        </w:rPr>
      </w:pPr>
      <w:r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  <w:lang w:eastAsia="pl-PL"/>
        </w:rPr>
        <w:t>czyta płynnie, poprawnie i biegle z naturalną intonacją i ze znakami interpunkcyjnymi;</w:t>
      </w:r>
      <w:r>
        <w:rPr>
          <w:rFonts w:ascii="Times New Roman" w:eastAsia="Times New Roman" w:hAnsi="Times New Roman" w:cs="Times New Roman"/>
          <w:lang w:eastAsia="pl-PL"/>
        </w:rPr>
        <w:br/>
      </w:r>
      <w:r>
        <w:rPr>
          <w:rFonts w:ascii="Times New Roman" w:eastAsia="Times New Roman" w:hAnsi="Times New Roman" w:cs="Times New Roman"/>
          <w:lang w:eastAsia="pl-PL"/>
        </w:rPr>
        <w:t xml:space="preserve">- </w:t>
      </w:r>
      <w:r>
        <w:rPr>
          <w:rFonts w:ascii="Times New Roman" w:eastAsia="Times New Roman" w:hAnsi="Times New Roman" w:cs="Times New Roman"/>
        </w:rPr>
        <w:t>samodzielnie zaznacza wybrane fragmenty, określa czas i miejsce akcji, wskazuje głównych bohaterów;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 xml:space="preserve">- przejawia wrażliwość </w:t>
      </w:r>
      <w:r>
        <w:rPr>
          <w:rFonts w:ascii="Times New Roman" w:eastAsia="Times New Roman" w:hAnsi="Times New Roman" w:cs="Times New Roman"/>
        </w:rPr>
        <w:t>estetyczną, ma ogromną potrzebę kontaktu z literaturą i sztuką dla dzieci;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 samodzielnie wyszukuje i analizuje pożądane informacje;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 wykazuje indywidualne zainteresowania czytelnicze;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Arial" w:hAnsi="Times New Roman" w:cs="Times New Roman"/>
        </w:rPr>
        <w:t>samodzielnie korzysta z różnych źródeł wiedzy ( encyklopedia, słowni</w:t>
      </w:r>
      <w:r>
        <w:rPr>
          <w:rFonts w:ascii="Times New Roman" w:eastAsia="Arial" w:hAnsi="Times New Roman" w:cs="Times New Roman"/>
        </w:rPr>
        <w:t>k, Internet);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 rozróżnia utwory pisane prozą i wierszem;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 zawsze rozumie samodzielnie  przeczytany tekst;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ind w:right="-339"/>
        <w:jc w:val="center"/>
        <w:rPr>
          <w:rFonts w:ascii="Times New Roman" w:eastAsia="Arial" w:hAnsi="Times New Roman" w:cs="Times New Roman"/>
          <w:u w:val="single"/>
        </w:rPr>
      </w:pPr>
      <w:r>
        <w:rPr>
          <w:rFonts w:ascii="Times New Roman" w:eastAsia="Arial" w:hAnsi="Times New Roman" w:cs="Times New Roman"/>
          <w:u w:val="single"/>
        </w:rPr>
        <w:t>PISANIE</w:t>
      </w:r>
      <w:bookmarkStart w:id="1" w:name="page5"/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pisze estetycznie, poprawnie pod względem gramatycznym, ortograficznym i interpunkcyjnym;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przepisuje teksty, pisze z pamięci i ze słuch</w:t>
      </w:r>
      <w:r>
        <w:rPr>
          <w:rFonts w:ascii="Times New Roman" w:eastAsia="Times New Roman" w:hAnsi="Times New Roman" w:cs="Times New Roman"/>
        </w:rPr>
        <w:t>u, samodzielnie realizuje pisemne zadania domowe;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samodzielnie redaguje kilkuzdaniową wypowiedź, list prywatny, życzenia, zaproszenie, opis, opowiadanie, notatkę do kroniki, zawiadomienie;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wykonuje eksperymenty językowe, nadaje znaczenie czynnościom i </w:t>
      </w:r>
      <w:r>
        <w:rPr>
          <w:rFonts w:ascii="Times New Roman" w:eastAsia="Times New Roman" w:hAnsi="Times New Roman" w:cs="Times New Roman"/>
        </w:rPr>
        <w:t>doświadczeniom, tworząc charakterystyczne dla siebie formy wypowiedzi;</w:t>
      </w:r>
    </w:p>
    <w:p w:rsidR="00F0058B" w:rsidRDefault="001617E0">
      <w:pPr>
        <w:pStyle w:val="Standard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-zawsze bezbłędnie porządkuje wyrazy w kolejności alfabetycznej</w:t>
      </w:r>
      <w:bookmarkEnd w:id="1"/>
      <w:r>
        <w:rPr>
          <w:rFonts w:ascii="Times New Roman" w:eastAsia="Arial" w:hAnsi="Times New Roman" w:cs="Times New Roman"/>
        </w:rPr>
        <w:t>;</w:t>
      </w:r>
    </w:p>
    <w:p w:rsidR="00F0058B" w:rsidRDefault="00F0058B">
      <w:pPr>
        <w:pStyle w:val="Standard"/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jc w:val="center"/>
        <w:rPr>
          <w:rFonts w:ascii="Times New Roman" w:eastAsia="Arial" w:hAnsi="Times New Roman" w:cs="Times New Roman"/>
          <w:b/>
          <w:u w:val="single"/>
        </w:rPr>
      </w:pPr>
      <w:r>
        <w:rPr>
          <w:rFonts w:ascii="Times New Roman" w:eastAsia="Arial" w:hAnsi="Times New Roman" w:cs="Times New Roman"/>
          <w:b/>
          <w:u w:val="single"/>
        </w:rPr>
        <w:t xml:space="preserve">Poziom 5 </w:t>
      </w:r>
      <w:bookmarkStart w:id="2" w:name="page4"/>
    </w:p>
    <w:p w:rsidR="00F0058B" w:rsidRDefault="00F0058B">
      <w:pPr>
        <w:pStyle w:val="Standard"/>
        <w:jc w:val="center"/>
        <w:rPr>
          <w:rFonts w:ascii="Times New Roman" w:hAnsi="Times New Roman" w:cs="Times New Roman"/>
        </w:rPr>
      </w:pPr>
    </w:p>
    <w:p w:rsidR="00F0058B" w:rsidRDefault="001617E0">
      <w:pPr>
        <w:pStyle w:val="Standard"/>
        <w:ind w:right="-179"/>
        <w:jc w:val="center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MÓWIENIE I SŁUCHANIE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rPr>
          <w:rFonts w:hint="eastAsia"/>
        </w:rPr>
      </w:pPr>
      <w:r>
        <w:rPr>
          <w:rFonts w:ascii="Times New Roman" w:eastAsia="Times New Roman" w:hAnsi="Times New Roman" w:cs="Times New Roman"/>
        </w:rPr>
        <w:t xml:space="preserve">- swobodnie posługuje się poprawnym językiem ojczystym, tworząc kilkuzdaniowe </w:t>
      </w:r>
      <w:r>
        <w:rPr>
          <w:rFonts w:ascii="Times New Roman" w:eastAsia="Times New Roman" w:hAnsi="Times New Roman" w:cs="Times New Roman"/>
        </w:rPr>
        <w:t>wypowiedzi;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uczestniczy w rozmowach, właściwie komunikuje się w różnych sytuacjach społecznych;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dba o kulturę wypowiadania się, poszerza zakres słownictwa i struktur składniowych;</w:t>
      </w:r>
    </w:p>
    <w:p w:rsidR="00F0058B" w:rsidRDefault="001617E0">
      <w:pPr>
        <w:pStyle w:val="Standard"/>
        <w:tabs>
          <w:tab w:val="left" w:pos="700"/>
        </w:tabs>
        <w:rPr>
          <w:rFonts w:hint="eastAsia"/>
        </w:rPr>
      </w:pPr>
      <w:r>
        <w:rPr>
          <w:rFonts w:ascii="Times New Roman" w:eastAsia="Arial" w:hAnsi="Times New Roman" w:cs="Times New Roman"/>
        </w:rPr>
        <w:lastRenderedPageBreak/>
        <w:t>- udziela precyzyjnych informacji;</w:t>
      </w:r>
    </w:p>
    <w:p w:rsidR="00F0058B" w:rsidRDefault="001617E0">
      <w:pPr>
        <w:pStyle w:val="Standard"/>
        <w:tabs>
          <w:tab w:val="left" w:pos="700"/>
        </w:tabs>
        <w:ind w:right="240"/>
        <w:rPr>
          <w:rFonts w:hint="eastAsia"/>
        </w:rPr>
      </w:pPr>
      <w:r>
        <w:rPr>
          <w:rFonts w:ascii="Times New Roman" w:eastAsia="Arial" w:hAnsi="Times New Roman" w:cs="Times New Roman"/>
        </w:rPr>
        <w:t>- zachowuje kulturę słuchania; bierze</w:t>
      </w:r>
      <w:r>
        <w:rPr>
          <w:rFonts w:ascii="Times New Roman" w:eastAsia="Arial" w:hAnsi="Times New Roman" w:cs="Times New Roman"/>
        </w:rPr>
        <w:t xml:space="preserve"> pod uwagę punkt widzenia innych;</w:t>
      </w:r>
    </w:p>
    <w:p w:rsidR="00F0058B" w:rsidRDefault="001617E0">
      <w:pPr>
        <w:pStyle w:val="Standard"/>
        <w:tabs>
          <w:tab w:val="left" w:pos="700"/>
        </w:tabs>
        <w:rPr>
          <w:rFonts w:hint="eastAsia"/>
        </w:rPr>
      </w:pPr>
      <w:r>
        <w:rPr>
          <w:rFonts w:ascii="Times New Roman" w:eastAsia="Arial" w:hAnsi="Times New Roman" w:cs="Times New Roman"/>
        </w:rPr>
        <w:t>- chętnie i z ekspresją wygłasza z pamięci fragmenty poezji lub prozy;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ind w:right="-339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u w:val="single"/>
        </w:rPr>
        <w:t>CZYTANIE</w:t>
      </w:r>
    </w:p>
    <w:p w:rsidR="00F0058B" w:rsidRDefault="001617E0">
      <w:pPr>
        <w:shd w:val="clear" w:color="auto" w:fill="FFFFFF"/>
        <w:spacing w:after="200"/>
        <w:rPr>
          <w:rFonts w:hint="eastAsia"/>
        </w:rPr>
      </w:pPr>
      <w:r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  <w:lang w:eastAsia="pl-PL"/>
        </w:rPr>
        <w:t>opracowany tekst czyta płynnie, poprawnie, wyraziście, respektując znaki interpunkcyjne;</w:t>
      </w:r>
      <w:r>
        <w:rPr>
          <w:rFonts w:ascii="Times New Roman" w:eastAsia="Times New Roman" w:hAnsi="Times New Roman" w:cs="Times New Roman"/>
          <w:lang w:eastAsia="pl-PL"/>
        </w:rPr>
        <w:br/>
      </w:r>
      <w:r>
        <w:rPr>
          <w:rFonts w:ascii="Times New Roman" w:eastAsia="Times New Roman" w:hAnsi="Times New Roman" w:cs="Times New Roman"/>
          <w:lang w:eastAsia="pl-PL"/>
        </w:rPr>
        <w:t xml:space="preserve">- </w:t>
      </w:r>
      <w:r>
        <w:rPr>
          <w:rFonts w:ascii="Times New Roman" w:eastAsia="Times New Roman" w:hAnsi="Times New Roman" w:cs="Times New Roman"/>
        </w:rPr>
        <w:t>zaznacza wybrane fragmenty, określa czas i miejs</w:t>
      </w:r>
      <w:r>
        <w:rPr>
          <w:rFonts w:ascii="Times New Roman" w:eastAsia="Times New Roman" w:hAnsi="Times New Roman" w:cs="Times New Roman"/>
        </w:rPr>
        <w:t>ce akcji, wskazuje głównych bohaterów;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 przejawia wrażliwość estetyczną, ma potrzebę kontaktu z literaturą i sztuką dla dzieci;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 samodzielnie wyszukuje pożądane informacje;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 wykazuje indywidualne zainteresowania czytelnicze;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Arial" w:hAnsi="Times New Roman" w:cs="Times New Roman"/>
        </w:rPr>
        <w:t xml:space="preserve">korzysta z różnych źródeł </w:t>
      </w:r>
      <w:r>
        <w:rPr>
          <w:rFonts w:ascii="Times New Roman" w:eastAsia="Arial" w:hAnsi="Times New Roman" w:cs="Times New Roman"/>
        </w:rPr>
        <w:t>wiedzy ( encyklopedia, słownik, Internet);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 rozróżnia utwory pisane prozą i wierszem;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 czyta ze zrozumieniem;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ind w:right="-339"/>
        <w:jc w:val="center"/>
        <w:rPr>
          <w:rFonts w:ascii="Times New Roman" w:eastAsia="Arial" w:hAnsi="Times New Roman" w:cs="Times New Roman"/>
          <w:u w:val="single"/>
        </w:rPr>
      </w:pPr>
      <w:r>
        <w:rPr>
          <w:rFonts w:ascii="Times New Roman" w:eastAsia="Arial" w:hAnsi="Times New Roman" w:cs="Times New Roman"/>
          <w:u w:val="single"/>
        </w:rPr>
        <w:t>PISANIE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pisze czytelnie i estetycznie, dba o poprawność gramatyczną, ortograficzną i interpunkcyjną;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przepisuje teksty, pisze z pamięci i </w:t>
      </w:r>
      <w:r>
        <w:rPr>
          <w:rFonts w:ascii="Times New Roman" w:eastAsia="Times New Roman" w:hAnsi="Times New Roman" w:cs="Times New Roman"/>
        </w:rPr>
        <w:t>ze słuchu, samodzielnie realizuje pisemne zadania domowe;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redaguje samodzielnie i zapisuje kilkuzdaniową wypowiedź, list prywatny, życzenia, zaproszenie, notatkę do kroniki, zawiadomienie;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wykonuje eksperymenty językowe, nadaje znaczenie czynnościom i </w:t>
      </w:r>
      <w:r>
        <w:rPr>
          <w:rFonts w:ascii="Times New Roman" w:eastAsia="Times New Roman" w:hAnsi="Times New Roman" w:cs="Times New Roman"/>
        </w:rPr>
        <w:t>doświadczeniom, tworząc charakterystyczne dla siebie formy wypowiedzi;</w:t>
      </w:r>
    </w:p>
    <w:p w:rsidR="00F0058B" w:rsidRDefault="001617E0">
      <w:pPr>
        <w:pStyle w:val="Standard"/>
        <w:rPr>
          <w:rFonts w:hint="eastAsia"/>
        </w:rPr>
      </w:pPr>
      <w:r>
        <w:rPr>
          <w:rFonts w:ascii="Times New Roman" w:eastAsia="Arial" w:hAnsi="Times New Roman" w:cs="Times New Roman"/>
        </w:rPr>
        <w:t xml:space="preserve">- bezbłędnie porządkuje wyrazy w kolejności alfabetycznej; </w:t>
      </w:r>
    </w:p>
    <w:p w:rsidR="00F0058B" w:rsidRDefault="00F0058B">
      <w:pPr>
        <w:pStyle w:val="Standard"/>
        <w:jc w:val="center"/>
        <w:rPr>
          <w:rFonts w:ascii="Times New Roman" w:hAnsi="Times New Roman" w:cs="Times New Roman"/>
        </w:rPr>
      </w:pPr>
    </w:p>
    <w:bookmarkEnd w:id="2"/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>Poziom 4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ind w:right="-179"/>
        <w:jc w:val="center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MÓWIENIE I SŁUCHANIE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tabs>
          <w:tab w:val="left" w:pos="700"/>
        </w:tabs>
        <w:ind w:right="340"/>
        <w:rPr>
          <w:rFonts w:hint="eastAsia"/>
        </w:rPr>
      </w:pPr>
      <w:r>
        <w:rPr>
          <w:rFonts w:ascii="Times New Roman" w:eastAsia="Arial" w:hAnsi="Times New Roman" w:cs="Times New Roman"/>
        </w:rPr>
        <w:t xml:space="preserve">- uczeń samodzielnie wypowiada się i odpowiada na pytania całymi zdaniami; używa zdań </w:t>
      </w:r>
      <w:r>
        <w:rPr>
          <w:rFonts w:ascii="Times New Roman" w:eastAsia="Arial" w:hAnsi="Times New Roman" w:cs="Times New Roman"/>
        </w:rPr>
        <w:t>oznajmujących, pytających i rozkazujących;</w:t>
      </w:r>
    </w:p>
    <w:p w:rsidR="00F0058B" w:rsidRDefault="001617E0">
      <w:pPr>
        <w:pStyle w:val="Standard"/>
        <w:tabs>
          <w:tab w:val="left" w:pos="700"/>
        </w:tabs>
        <w:ind w:right="40"/>
        <w:rPr>
          <w:rFonts w:hint="eastAsia"/>
        </w:rPr>
      </w:pPr>
      <w:r>
        <w:rPr>
          <w:rFonts w:ascii="Times New Roman" w:eastAsia="Arial" w:hAnsi="Times New Roman" w:cs="Times New Roman"/>
        </w:rPr>
        <w:t>- opowiada treść obrazków i historyjek jako wdrażanie do zwięzłego ujmowania treści;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- wygłasza z pamięci wiersze i krótkie fragmenty prozy; </w:t>
      </w:r>
    </w:p>
    <w:p w:rsidR="00F0058B" w:rsidRDefault="001617E0">
      <w:pPr>
        <w:pStyle w:val="Standard"/>
        <w:tabs>
          <w:tab w:val="left" w:pos="700"/>
        </w:tabs>
        <w:ind w:right="140"/>
        <w:rPr>
          <w:rFonts w:hint="eastAsia"/>
        </w:rPr>
      </w:pPr>
      <w:r>
        <w:rPr>
          <w:rFonts w:ascii="Times New Roman" w:eastAsia="Arial" w:hAnsi="Times New Roman" w:cs="Times New Roman"/>
        </w:rPr>
        <w:t>- odważnie pyta o znaczenie niezrozumiałych słów używanych przez nadawc</w:t>
      </w:r>
      <w:r>
        <w:rPr>
          <w:rFonts w:ascii="Times New Roman" w:eastAsia="Arial" w:hAnsi="Times New Roman" w:cs="Times New Roman"/>
        </w:rPr>
        <w:t>ę informacji;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prowadzi kulturalne rozmowy na dany temat;</w:t>
      </w:r>
    </w:p>
    <w:p w:rsidR="00F0058B" w:rsidRDefault="00F0058B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ind w:right="-339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u w:val="single"/>
        </w:rPr>
        <w:t>CZYTANIE</w:t>
      </w:r>
    </w:p>
    <w:p w:rsidR="00F0058B" w:rsidRDefault="001617E0">
      <w:pPr>
        <w:shd w:val="clear" w:color="auto" w:fill="FFFFFF"/>
        <w:spacing w:after="200"/>
        <w:rPr>
          <w:rFonts w:hint="eastAsia"/>
        </w:rPr>
      </w:pPr>
      <w:r>
        <w:rPr>
          <w:rFonts w:ascii="Times New Roman" w:eastAsia="Arial" w:hAnsi="Times New Roman" w:cs="Times New Roman"/>
        </w:rPr>
        <w:t>-</w:t>
      </w:r>
      <w:r>
        <w:rPr>
          <w:rFonts w:ascii="Times New Roman" w:eastAsia="Times New Roman" w:hAnsi="Times New Roman" w:cs="Times New Roman"/>
          <w:lang w:eastAsia="pl-PL"/>
        </w:rPr>
        <w:t xml:space="preserve"> uczeń czyta wyuczony tekst płynnie, poprawnie, nie zawsze stosuje intonację lub nie zawsze zwraca uwagę na znaki przestankowe;</w:t>
      </w:r>
      <w:r>
        <w:rPr>
          <w:rFonts w:ascii="Times New Roman" w:eastAsia="Times New Roman" w:hAnsi="Times New Roman" w:cs="Times New Roman"/>
          <w:lang w:eastAsia="pl-PL"/>
        </w:rPr>
        <w:br/>
      </w:r>
      <w:r>
        <w:rPr>
          <w:rFonts w:ascii="Times New Roman" w:eastAsia="Times New Roman" w:hAnsi="Times New Roman" w:cs="Times New Roman"/>
          <w:lang w:eastAsia="pl-PL"/>
        </w:rPr>
        <w:t xml:space="preserve">- </w:t>
      </w:r>
      <w:r>
        <w:rPr>
          <w:rFonts w:ascii="Times New Roman" w:eastAsia="Arial" w:hAnsi="Times New Roman" w:cs="Times New Roman"/>
        </w:rPr>
        <w:t>rozumie treść czytanego utworu, sens rysunków, znaków in</w:t>
      </w:r>
      <w:r>
        <w:rPr>
          <w:rFonts w:ascii="Times New Roman" w:eastAsia="Arial" w:hAnsi="Times New Roman" w:cs="Times New Roman"/>
        </w:rPr>
        <w:t>formacyjnych i napisów;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 czyta z podziałem na role, określa nastrój utworu;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 ustala kolejność wydarzeń; porządkuje i uzupełnia plan wydarzeń;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 wyszukuje w tekście fragmenty na określony temat;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 wyodrębnia postaci, zdarzenia, miejsce i czas akcji;</w:t>
      </w:r>
    </w:p>
    <w:p w:rsidR="00F0058B" w:rsidRDefault="00F0058B">
      <w:pPr>
        <w:pStyle w:val="Standard"/>
        <w:tabs>
          <w:tab w:val="left" w:pos="1037"/>
        </w:tabs>
        <w:ind w:left="337"/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ind w:right="20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u w:val="single"/>
        </w:rPr>
        <w:t>PI</w:t>
      </w:r>
      <w:r>
        <w:rPr>
          <w:rFonts w:ascii="Times New Roman" w:eastAsia="Arial" w:hAnsi="Times New Roman" w:cs="Times New Roman"/>
          <w:u w:val="single"/>
        </w:rPr>
        <w:t>SANIE</w:t>
      </w:r>
    </w:p>
    <w:p w:rsidR="00F0058B" w:rsidRDefault="001617E0">
      <w:pPr>
        <w:pStyle w:val="Standard"/>
        <w:tabs>
          <w:tab w:val="left" w:pos="1037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uczeń przestrzega zasad kaligrafii, pisze czytelnie, płynnie w dobrym tempie;</w:t>
      </w:r>
    </w:p>
    <w:p w:rsidR="00F0058B" w:rsidRDefault="001617E0">
      <w:pPr>
        <w:pStyle w:val="Standard"/>
        <w:tabs>
          <w:tab w:val="left" w:pos="1037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pisze z zachowaniem poznanych zasad ortografii i interpunkcji;</w:t>
      </w:r>
    </w:p>
    <w:p w:rsidR="00F0058B" w:rsidRDefault="001617E0">
      <w:pPr>
        <w:pStyle w:val="Standard"/>
        <w:tabs>
          <w:tab w:val="left" w:pos="1037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redaguje i zapisuje kilkuzdaniowe wypowiedzi, tworzy opis, ogłoszenie, zaproszenie, życzenia;</w:t>
      </w:r>
    </w:p>
    <w:p w:rsidR="00F0058B" w:rsidRDefault="001617E0">
      <w:pPr>
        <w:pStyle w:val="Standard"/>
        <w:tabs>
          <w:tab w:val="left" w:pos="1037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zbiorow</w:t>
      </w:r>
      <w:r>
        <w:rPr>
          <w:rFonts w:ascii="Times New Roman" w:eastAsia="Arial" w:hAnsi="Times New Roman" w:cs="Times New Roman"/>
        </w:rPr>
        <w:t>o i indywidualnie układa i zapisuje zdania na dany temat;</w:t>
      </w:r>
    </w:p>
    <w:p w:rsidR="00F0058B" w:rsidRDefault="001617E0">
      <w:pPr>
        <w:pStyle w:val="Standard"/>
        <w:tabs>
          <w:tab w:val="left" w:pos="1037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rozróżnia poznane części mowy;</w:t>
      </w:r>
    </w:p>
    <w:p w:rsidR="00F0058B" w:rsidRDefault="001617E0">
      <w:pPr>
        <w:pStyle w:val="Standard"/>
        <w:tabs>
          <w:tab w:val="left" w:pos="1037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rozwija zdania, wykorzystuje alfabet w praktyce;</w:t>
      </w:r>
    </w:p>
    <w:p w:rsidR="00F0058B" w:rsidRDefault="00F0058B">
      <w:pPr>
        <w:pStyle w:val="Standard"/>
        <w:tabs>
          <w:tab w:val="left" w:pos="1037"/>
        </w:tabs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lastRenderedPageBreak/>
        <w:t xml:space="preserve">Poziom 3 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ind w:right="-179"/>
        <w:jc w:val="center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MÓWIENIE I SŁUCHANIE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tabs>
          <w:tab w:val="left" w:pos="700"/>
        </w:tabs>
        <w:ind w:right="340"/>
        <w:rPr>
          <w:rFonts w:hint="eastAsia"/>
        </w:rPr>
      </w:pPr>
      <w:r>
        <w:rPr>
          <w:rFonts w:ascii="Times New Roman" w:eastAsia="Arial" w:hAnsi="Times New Roman" w:cs="Times New Roman"/>
        </w:rPr>
        <w:t>- uczeń wypowiada się i odpowiada na pytania zdaniami; używa zdań oznajmujących,</w:t>
      </w:r>
      <w:r>
        <w:rPr>
          <w:rFonts w:ascii="Times New Roman" w:eastAsia="Arial" w:hAnsi="Times New Roman" w:cs="Times New Roman"/>
        </w:rPr>
        <w:t xml:space="preserve"> pytających i rozkazujących;</w:t>
      </w:r>
    </w:p>
    <w:p w:rsidR="00F0058B" w:rsidRDefault="001617E0">
      <w:pPr>
        <w:pStyle w:val="Standard"/>
        <w:tabs>
          <w:tab w:val="left" w:pos="700"/>
        </w:tabs>
        <w:ind w:right="40"/>
        <w:rPr>
          <w:rFonts w:hint="eastAsia"/>
        </w:rPr>
      </w:pPr>
      <w:r>
        <w:rPr>
          <w:rFonts w:ascii="Times New Roman" w:eastAsia="Arial" w:hAnsi="Times New Roman" w:cs="Times New Roman"/>
        </w:rPr>
        <w:t>- opowiada treść obrazków i historyjek jako wdrażanie do zwięzłego ujmowania treści;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z niewielkimi potyczkami wygłasza z pamięci wiersze i krótkie fragmenty prozy;</w:t>
      </w:r>
    </w:p>
    <w:p w:rsidR="00F0058B" w:rsidRDefault="001617E0">
      <w:pPr>
        <w:pStyle w:val="Standard"/>
        <w:tabs>
          <w:tab w:val="left" w:pos="700"/>
        </w:tabs>
        <w:ind w:right="140"/>
        <w:rPr>
          <w:rFonts w:hint="eastAsia"/>
        </w:rPr>
      </w:pPr>
      <w:r>
        <w:rPr>
          <w:rFonts w:ascii="Times New Roman" w:eastAsia="Arial" w:hAnsi="Times New Roman" w:cs="Times New Roman"/>
        </w:rPr>
        <w:t xml:space="preserve">- nie zawsze pyta o znaczenie niezrozumiałych słów używanych </w:t>
      </w:r>
      <w:r>
        <w:rPr>
          <w:rFonts w:ascii="Times New Roman" w:eastAsia="Arial" w:hAnsi="Times New Roman" w:cs="Times New Roman"/>
        </w:rPr>
        <w:t>przez nadawcę informacji;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stara się prowadzić kulturalne rozmowy na dany temat;</w:t>
      </w:r>
    </w:p>
    <w:p w:rsidR="00F0058B" w:rsidRDefault="00F0058B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ind w:right="-339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u w:val="single"/>
        </w:rPr>
        <w:t>CZYTANIE</w:t>
      </w:r>
    </w:p>
    <w:p w:rsidR="00F0058B" w:rsidRDefault="001617E0">
      <w:pPr>
        <w:shd w:val="clear" w:color="auto" w:fill="FFFFFF"/>
        <w:spacing w:after="200"/>
        <w:rPr>
          <w:rFonts w:hint="eastAsia"/>
        </w:rPr>
      </w:pPr>
      <w:r>
        <w:rPr>
          <w:rFonts w:ascii="Times New Roman" w:eastAsia="Arial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  <w:lang w:eastAsia="pl-PL"/>
        </w:rPr>
        <w:t>czyta wyuczony tekst wyrazami i zdaniami popełniając pomyłki, nie zwraca uwagi na znaki przestankowe;</w:t>
      </w:r>
      <w:r>
        <w:rPr>
          <w:rFonts w:ascii="Times New Roman" w:eastAsia="Times New Roman" w:hAnsi="Times New Roman" w:cs="Times New Roman"/>
          <w:lang w:eastAsia="pl-PL"/>
        </w:rPr>
        <w:br/>
      </w:r>
      <w:r>
        <w:rPr>
          <w:rFonts w:ascii="Times New Roman" w:eastAsia="Times New Roman" w:hAnsi="Times New Roman" w:cs="Times New Roman"/>
          <w:lang w:eastAsia="pl-PL"/>
        </w:rPr>
        <w:t xml:space="preserve">- stara się czytać </w:t>
      </w:r>
      <w:r>
        <w:rPr>
          <w:rFonts w:ascii="Times New Roman" w:eastAsia="Arial" w:hAnsi="Times New Roman" w:cs="Times New Roman"/>
        </w:rPr>
        <w:t>cicho ze zrozumieniem;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 nie zawsze rozum</w:t>
      </w:r>
      <w:r>
        <w:rPr>
          <w:rFonts w:ascii="Times New Roman" w:eastAsia="Arial" w:hAnsi="Times New Roman" w:cs="Times New Roman"/>
        </w:rPr>
        <w:t>ie treść czytanego utworu, sens uproszczonych rysunków, znaków informacyjnych i napisów;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 czyta z podziałem na role, określa nastrój utworu;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 ustala kolejność wydarzeń; porządkuje i uzupełnia plan wydarzeń;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 stara się wyszukiwać w tekście fragmenty na o</w:t>
      </w:r>
      <w:r>
        <w:rPr>
          <w:rFonts w:ascii="Times New Roman" w:eastAsia="Arial" w:hAnsi="Times New Roman" w:cs="Times New Roman"/>
        </w:rPr>
        <w:t>kreślony temat;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 ze wskazówką wyodrębnia postaci, zdarzenia, miejsce i czas akcji</w:t>
      </w:r>
    </w:p>
    <w:p w:rsidR="00F0058B" w:rsidRDefault="00F0058B">
      <w:pPr>
        <w:pStyle w:val="Standard"/>
        <w:tabs>
          <w:tab w:val="left" w:pos="1037"/>
        </w:tabs>
        <w:ind w:left="337"/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ind w:right="20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u w:val="single"/>
        </w:rPr>
        <w:t>PISANIE</w:t>
      </w:r>
    </w:p>
    <w:p w:rsidR="00F0058B" w:rsidRDefault="001617E0">
      <w:pPr>
        <w:pStyle w:val="Standard"/>
        <w:tabs>
          <w:tab w:val="left" w:pos="1037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uczeń nie zawsze pisze starannie;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 pisze z zachowaniem zasad ortografii w zakresie często spotykanych wyrazów;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 redaguje i zapisuje kilkuzdaniowe wypowiedzi;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 xml:space="preserve">- </w:t>
      </w:r>
      <w:r>
        <w:rPr>
          <w:rFonts w:ascii="Times New Roman" w:eastAsia="Arial" w:hAnsi="Times New Roman" w:cs="Times New Roman"/>
        </w:rPr>
        <w:t>zbiorowo i indywidualnie układa i zapisuje zdania na dany temat;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 nie zawsze rozróżnia poznane części mowy;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 rozwija zdania, wykorzystuje alfabet w praktyce;</w:t>
      </w:r>
    </w:p>
    <w:p w:rsidR="00F0058B" w:rsidRDefault="00F0058B">
      <w:pPr>
        <w:pStyle w:val="Standard"/>
        <w:tabs>
          <w:tab w:val="left" w:pos="1037"/>
        </w:tabs>
        <w:ind w:left="337"/>
        <w:rPr>
          <w:rFonts w:ascii="Times New Roman" w:eastAsia="Arial" w:hAnsi="Times New Roman" w:cs="Times New Roman"/>
        </w:rPr>
      </w:pPr>
    </w:p>
    <w:p w:rsidR="00F0058B" w:rsidRDefault="00F0058B">
      <w:pPr>
        <w:pStyle w:val="Standard"/>
        <w:tabs>
          <w:tab w:val="left" w:pos="1400"/>
        </w:tabs>
        <w:ind w:left="700" w:hanging="363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ind w:left="60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>Poziom drugi 2 - minimalny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ind w:right="160"/>
        <w:jc w:val="center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MÓWIENIE I SŁUCHANIE</w:t>
      </w:r>
    </w:p>
    <w:p w:rsidR="00F0058B" w:rsidRDefault="00F0058B">
      <w:pPr>
        <w:pStyle w:val="Standard"/>
        <w:rPr>
          <w:rFonts w:ascii="Times New Roman" w:eastAsia="Symbol" w:hAnsi="Times New Roman" w:cs="Times New Roman"/>
        </w:rPr>
      </w:pPr>
    </w:p>
    <w:p w:rsidR="00F0058B" w:rsidRDefault="001617E0">
      <w:pPr>
        <w:pStyle w:val="Standard"/>
        <w:tabs>
          <w:tab w:val="left" w:pos="1077"/>
        </w:tabs>
        <w:rPr>
          <w:rFonts w:hint="eastAsia"/>
        </w:rPr>
      </w:pPr>
      <w:r>
        <w:rPr>
          <w:rFonts w:ascii="Times New Roman" w:eastAsia="Arial" w:hAnsi="Times New Roman" w:cs="Times New Roman"/>
        </w:rPr>
        <w:t>- wypowiada się pojedynczymi zdaniami;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 ucz</w:t>
      </w:r>
      <w:r>
        <w:rPr>
          <w:rFonts w:ascii="Times New Roman" w:eastAsia="Arial" w:hAnsi="Times New Roman" w:cs="Times New Roman"/>
        </w:rPr>
        <w:t>eń słucha, rozumie sens prostych wypowiedzi nauczyciela i kolegów;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  z pomocą nauczyciela uk</w:t>
      </w:r>
      <w:r>
        <w:rPr>
          <w:rFonts w:ascii="Times New Roman" w:hAnsi="Times New Roman" w:cs="Times New Roman"/>
        </w:rPr>
        <w:t>łada w formie ustnej opowiadanie, używając podstawowego słownictwa;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- składa ustnie sprawozdanie z wykonanej pracy, formułując proste zdania;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- </w:t>
      </w:r>
      <w:r>
        <w:rPr>
          <w:rFonts w:ascii="Times New Roman" w:eastAsia="Arial" w:hAnsi="Times New Roman" w:cs="Times New Roman"/>
        </w:rPr>
        <w:t>wykonuje eksperymen</w:t>
      </w:r>
      <w:r>
        <w:rPr>
          <w:rFonts w:ascii="Times New Roman" w:eastAsia="Arial" w:hAnsi="Times New Roman" w:cs="Times New Roman"/>
        </w:rPr>
        <w:t>ty j</w:t>
      </w:r>
      <w:r>
        <w:rPr>
          <w:rFonts w:ascii="Times New Roman" w:hAnsi="Times New Roman" w:cs="Times New Roman"/>
        </w:rPr>
        <w:t>ęzykowe tylko z pomocą nauczyciela;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- z pomocą recytuje wiersze;</w:t>
      </w:r>
    </w:p>
    <w:p w:rsidR="00F0058B" w:rsidRDefault="00F0058B">
      <w:pPr>
        <w:pStyle w:val="Bezodstpw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:rsidR="00F0058B" w:rsidRDefault="00F0058B">
      <w:pPr>
        <w:pStyle w:val="Standard"/>
        <w:ind w:right="-359"/>
        <w:jc w:val="center"/>
        <w:rPr>
          <w:rFonts w:ascii="Times New Roman" w:eastAsia="Arial" w:hAnsi="Times New Roman" w:cs="Times New Roman"/>
          <w:u w:val="single"/>
        </w:rPr>
      </w:pPr>
    </w:p>
    <w:p w:rsidR="00F0058B" w:rsidRDefault="001617E0">
      <w:pPr>
        <w:pStyle w:val="Standard"/>
        <w:ind w:right="-359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u w:val="single"/>
        </w:rPr>
        <w:t>CZYTANIE</w:t>
      </w:r>
    </w:p>
    <w:p w:rsidR="00F0058B" w:rsidRDefault="001617E0">
      <w:pPr>
        <w:shd w:val="clear" w:color="auto" w:fill="FFFFFF"/>
        <w:spacing w:after="200"/>
        <w:rPr>
          <w:rFonts w:hint="eastAsia"/>
        </w:rPr>
      </w:pPr>
      <w:r>
        <w:rPr>
          <w:rFonts w:ascii="Times New Roman" w:eastAsia="Arial" w:hAnsi="Times New Roman" w:cs="Times New Roman"/>
        </w:rPr>
        <w:t>-</w:t>
      </w:r>
      <w:r>
        <w:rPr>
          <w:rFonts w:ascii="Times New Roman" w:eastAsia="Times New Roman" w:hAnsi="Times New Roman" w:cs="Times New Roman"/>
          <w:lang w:eastAsia="pl-PL"/>
        </w:rPr>
        <w:t xml:space="preserve"> czyta wolno, wyrazami, często przekręca wyrazy, nie zwraca uwagi na znaki przestankowe;</w:t>
      </w:r>
      <w:r>
        <w:rPr>
          <w:rFonts w:ascii="Times New Roman" w:eastAsia="Times New Roman" w:hAnsi="Times New Roman" w:cs="Times New Roman"/>
          <w:lang w:eastAsia="pl-PL"/>
        </w:rPr>
        <w:br/>
      </w:r>
      <w:r>
        <w:rPr>
          <w:rFonts w:ascii="Times New Roman" w:eastAsia="Times New Roman" w:hAnsi="Times New Roman" w:cs="Times New Roman"/>
          <w:lang w:eastAsia="pl-PL"/>
        </w:rPr>
        <w:t xml:space="preserve">- </w:t>
      </w:r>
      <w:r>
        <w:rPr>
          <w:rFonts w:ascii="Times New Roman" w:eastAsia="Arial" w:hAnsi="Times New Roman" w:cs="Times New Roman"/>
        </w:rPr>
        <w:t>rozumie treść prostych tekstów;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 z pomocą  wyszukuje w tekstach wskazane fragmenty;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 wskazuje w tekście tylko postaci główne;</w:t>
      </w:r>
      <w:r>
        <w:rPr>
          <w:rFonts w:ascii="Times New Roman" w:eastAsia="Arial" w:hAnsi="Times New Roman" w:cs="Times New Roman"/>
        </w:rPr>
        <w:br/>
      </w:r>
    </w:p>
    <w:p w:rsidR="00F0058B" w:rsidRDefault="00F0058B">
      <w:pPr>
        <w:pStyle w:val="Standard"/>
        <w:rPr>
          <w:rFonts w:ascii="Times New Roman" w:hAnsi="Times New Roman" w:cs="Times New Roman"/>
        </w:rPr>
      </w:pPr>
      <w:bookmarkStart w:id="3" w:name="page2"/>
    </w:p>
    <w:p w:rsidR="00F0058B" w:rsidRDefault="001617E0">
      <w:pPr>
        <w:pStyle w:val="Standard"/>
        <w:ind w:right="-339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u w:val="single"/>
        </w:rPr>
        <w:t>PISANIE</w:t>
      </w:r>
    </w:p>
    <w:p w:rsidR="00F0058B" w:rsidRDefault="001617E0">
      <w:pPr>
        <w:pStyle w:val="Standard"/>
        <w:tabs>
          <w:tab w:val="left" w:pos="1037"/>
        </w:tabs>
        <w:rPr>
          <w:rFonts w:hint="eastAsia"/>
        </w:rPr>
      </w:pPr>
      <w:r>
        <w:rPr>
          <w:rFonts w:ascii="Times New Roman" w:eastAsia="Symbol" w:hAnsi="Times New Roman" w:cs="Times New Roman"/>
        </w:rPr>
        <w:lastRenderedPageBreak/>
        <w:t>- uczeń nie dba o estetykę pisma;</w:t>
      </w:r>
      <w:r>
        <w:rPr>
          <w:rFonts w:ascii="Times New Roman" w:eastAsia="Symbol" w:hAnsi="Times New Roman" w:cs="Times New Roman"/>
        </w:rPr>
        <w:br/>
      </w:r>
      <w:r>
        <w:rPr>
          <w:rFonts w:ascii="Times New Roman" w:eastAsia="Symbol" w:hAnsi="Times New Roman" w:cs="Times New Roman"/>
        </w:rPr>
        <w:t xml:space="preserve">- </w:t>
      </w:r>
      <w:r>
        <w:rPr>
          <w:rFonts w:ascii="Times New Roman" w:eastAsia="Arial" w:hAnsi="Times New Roman" w:cs="Times New Roman"/>
        </w:rPr>
        <w:t>przepisuje teksty popełniając liczne błędy</w:t>
      </w:r>
      <w:r>
        <w:rPr>
          <w:rFonts w:ascii="Times New Roman" w:eastAsia="Symbol" w:hAnsi="Times New Roman" w:cs="Times New Roman"/>
        </w:rPr>
        <w:t>;</w:t>
      </w:r>
      <w:r>
        <w:rPr>
          <w:rFonts w:ascii="Times New Roman" w:eastAsia="Symbol" w:hAnsi="Times New Roman" w:cs="Times New Roman"/>
        </w:rPr>
        <w:br/>
      </w:r>
      <w:r>
        <w:rPr>
          <w:rFonts w:ascii="Times New Roman" w:eastAsia="Symbol" w:hAnsi="Times New Roman" w:cs="Times New Roman"/>
        </w:rPr>
        <w:t xml:space="preserve">- </w:t>
      </w:r>
      <w:r>
        <w:rPr>
          <w:rFonts w:ascii="Times New Roman" w:eastAsia="Arial" w:hAnsi="Times New Roman" w:cs="Times New Roman"/>
        </w:rPr>
        <w:t>zna niektóre zasady ortografii</w:t>
      </w:r>
      <w:r>
        <w:rPr>
          <w:rFonts w:ascii="Times New Roman" w:eastAsia="Symbol" w:hAnsi="Times New Roman" w:cs="Times New Roman"/>
        </w:rPr>
        <w:t>;</w:t>
      </w:r>
      <w:r>
        <w:rPr>
          <w:rFonts w:ascii="Times New Roman" w:eastAsia="Symbol" w:hAnsi="Times New Roman" w:cs="Times New Roman"/>
        </w:rPr>
        <w:br/>
      </w:r>
      <w:r>
        <w:rPr>
          <w:rFonts w:ascii="Times New Roman" w:eastAsia="Symbol" w:hAnsi="Times New Roman" w:cs="Times New Roman"/>
        </w:rPr>
        <w:t xml:space="preserve">- </w:t>
      </w:r>
      <w:r>
        <w:rPr>
          <w:rFonts w:ascii="Times New Roman" w:eastAsia="Arial" w:hAnsi="Times New Roman" w:cs="Times New Roman"/>
        </w:rPr>
        <w:t>układa wyrazy i krótkie zdania</w:t>
      </w:r>
      <w:r>
        <w:rPr>
          <w:rFonts w:ascii="Times New Roman" w:eastAsia="Symbol" w:hAnsi="Times New Roman" w:cs="Times New Roman"/>
        </w:rPr>
        <w:t>;</w:t>
      </w:r>
      <w:r>
        <w:rPr>
          <w:rFonts w:ascii="Times New Roman" w:eastAsia="Symbol" w:hAnsi="Times New Roman" w:cs="Times New Roman"/>
        </w:rPr>
        <w:br/>
      </w:r>
      <w:r>
        <w:rPr>
          <w:rFonts w:ascii="Times New Roman" w:eastAsia="Symbol" w:hAnsi="Times New Roman" w:cs="Times New Roman"/>
        </w:rPr>
        <w:t xml:space="preserve">- </w:t>
      </w:r>
      <w:r>
        <w:rPr>
          <w:rFonts w:ascii="Times New Roman" w:eastAsia="Arial" w:hAnsi="Times New Roman" w:cs="Times New Roman"/>
        </w:rPr>
        <w:t>tylko z pomocą  pisze opowiadanie, opis, notatkę, ży</w:t>
      </w:r>
      <w:r>
        <w:rPr>
          <w:rFonts w:ascii="Times New Roman" w:eastAsia="Arial" w:hAnsi="Times New Roman" w:cs="Times New Roman"/>
        </w:rPr>
        <w:t>czenia, ogłoszenie, zaproszenie, podziękowanie, list;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-myli części mowy</w:t>
      </w:r>
      <w:r>
        <w:rPr>
          <w:rFonts w:ascii="Times New Roman" w:eastAsia="Symbol" w:hAnsi="Times New Roman" w:cs="Times New Roman"/>
        </w:rPr>
        <w:t>;</w:t>
      </w:r>
      <w:r>
        <w:rPr>
          <w:rFonts w:ascii="Times New Roman" w:eastAsia="Symbol" w:hAnsi="Times New Roman" w:cs="Times New Roman"/>
        </w:rPr>
        <w:br/>
      </w:r>
      <w:r>
        <w:rPr>
          <w:rFonts w:ascii="Times New Roman" w:eastAsia="Symbol" w:hAnsi="Times New Roman" w:cs="Times New Roman"/>
        </w:rPr>
        <w:t xml:space="preserve">- </w:t>
      </w:r>
      <w:r>
        <w:rPr>
          <w:rFonts w:ascii="Times New Roman" w:eastAsia="Arial" w:hAnsi="Times New Roman" w:cs="Times New Roman"/>
        </w:rPr>
        <w:t>wymaga pomocy w czasie ustalania kolejności alfabetycznej wyrazów.</w:t>
      </w:r>
    </w:p>
    <w:p w:rsidR="00F0058B" w:rsidRDefault="00F0058B">
      <w:pPr>
        <w:pStyle w:val="Standard"/>
        <w:tabs>
          <w:tab w:val="left" w:pos="1037"/>
        </w:tabs>
        <w:ind w:left="337"/>
        <w:rPr>
          <w:rFonts w:ascii="Times New Roman" w:eastAsia="Arial" w:hAnsi="Times New Roman" w:cs="Times New Roman"/>
        </w:rPr>
      </w:pPr>
    </w:p>
    <w:p w:rsidR="00F0058B" w:rsidRDefault="00F0058B">
      <w:pPr>
        <w:pStyle w:val="Standard"/>
        <w:tabs>
          <w:tab w:val="left" w:pos="1037"/>
        </w:tabs>
        <w:ind w:left="337"/>
        <w:rPr>
          <w:rFonts w:ascii="Times New Roman" w:eastAsia="Arial" w:hAnsi="Times New Roman" w:cs="Times New Roman"/>
        </w:rPr>
      </w:pPr>
    </w:p>
    <w:p w:rsidR="00F0058B" w:rsidRDefault="00F0058B">
      <w:pPr>
        <w:pStyle w:val="Standard"/>
        <w:numPr>
          <w:ilvl w:val="0"/>
          <w:numId w:val="15"/>
        </w:numPr>
        <w:tabs>
          <w:tab w:val="left" w:pos="1400"/>
        </w:tabs>
        <w:ind w:left="700" w:hanging="363"/>
        <w:rPr>
          <w:rFonts w:ascii="Times New Roman" w:eastAsia="Arial" w:hAnsi="Times New Roman" w:cs="Times New Roman"/>
        </w:rPr>
      </w:pPr>
    </w:p>
    <w:p w:rsidR="00F0058B" w:rsidRDefault="00F0058B">
      <w:pPr>
        <w:pStyle w:val="Standard"/>
        <w:tabs>
          <w:tab w:val="left" w:pos="1400"/>
        </w:tabs>
        <w:ind w:left="700" w:hanging="363"/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>Poziom pierwszy 1</w:t>
      </w:r>
    </w:p>
    <w:p w:rsidR="00F0058B" w:rsidRDefault="00F0058B">
      <w:pPr>
        <w:pStyle w:val="Standard"/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rPr>
          <w:rFonts w:hint="eastAsia"/>
        </w:rPr>
      </w:pPr>
      <w:r>
        <w:rPr>
          <w:rFonts w:ascii="Times New Roman" w:eastAsia="sans-serif" w:hAnsi="Times New Roman" w:cs="Times New Roman"/>
        </w:rPr>
        <w:t xml:space="preserve">Uczeń nie opanował wiadomości i umiejętności na poziomie </w:t>
      </w:r>
      <w:r>
        <w:rPr>
          <w:rFonts w:ascii="Times New Roman" w:eastAsia="Times New Roman" w:hAnsi="Times New Roman" w:cs="Times New Roman"/>
        </w:rPr>
        <w:t xml:space="preserve">drugim niezbędnych do otrzymania </w:t>
      </w:r>
      <w:r>
        <w:rPr>
          <w:rFonts w:ascii="Times New Roman" w:eastAsia="Times New Roman" w:hAnsi="Times New Roman" w:cs="Times New Roman"/>
        </w:rPr>
        <w:t>promocji do klasy programowo wyższej.</w:t>
      </w:r>
    </w:p>
    <w:bookmarkEnd w:id="3"/>
    <w:p w:rsidR="00F0058B" w:rsidRDefault="00F0058B">
      <w:pPr>
        <w:pStyle w:val="Standard"/>
        <w:rPr>
          <w:rFonts w:ascii="Times New Roman" w:eastAsia="Arial" w:hAnsi="Times New Roman" w:cs="Times New Roman"/>
          <w:b/>
        </w:rPr>
      </w:pPr>
    </w:p>
    <w:p w:rsidR="00F0058B" w:rsidRDefault="001617E0">
      <w:pPr>
        <w:pStyle w:val="Standard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EDUKACJA MATEMATYCZNA</w:t>
      </w:r>
    </w:p>
    <w:p w:rsidR="00F0058B" w:rsidRDefault="00F0058B">
      <w:pPr>
        <w:pStyle w:val="Standard"/>
        <w:jc w:val="center"/>
        <w:rPr>
          <w:rFonts w:ascii="Times New Roman" w:hAnsi="Times New Roman" w:cs="Times New Roman"/>
          <w:b/>
          <w:bCs/>
          <w:u w:val="single"/>
        </w:rPr>
      </w:pPr>
    </w:p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bCs/>
          <w:u w:val="single"/>
        </w:rPr>
        <w:t>Poziom 6</w:t>
      </w:r>
    </w:p>
    <w:p w:rsidR="00F0058B" w:rsidRDefault="00F0058B">
      <w:pPr>
        <w:pStyle w:val="Standard"/>
        <w:rPr>
          <w:rFonts w:ascii="Times New Roman" w:hAnsi="Times New Roman" w:cs="Times New Roman"/>
          <w:b/>
          <w:bCs/>
          <w:u w:val="single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biegle liczy, porównuje, zapisuje cyframi i odczytuje liczby od zera do tysiąca oraz wybrane liczby do miliona;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rozumie istotę działań matematycznych – dodawania, odejmowania, mnoż</w:t>
      </w:r>
      <w:r>
        <w:rPr>
          <w:rFonts w:ascii="Times New Roman" w:eastAsia="Times New Roman" w:hAnsi="Times New Roman" w:cs="Times New Roman"/>
        </w:rPr>
        <w:t>enia i dzielenia oraz związki między nimi; korzysta intuicyjnie z własności działań;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biegle w pamięci dodaje i odejmuje w zakresie 100, stosuje własne strategie obliczeniowe;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podaje iloczyny w zakresie tabliczki mnożenia i sprawdza dzielenie za pomocą </w:t>
      </w:r>
      <w:r>
        <w:rPr>
          <w:rFonts w:ascii="Times New Roman" w:eastAsia="Times New Roman" w:hAnsi="Times New Roman" w:cs="Times New Roman"/>
        </w:rPr>
        <w:t>mnożenia;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samodzielnie analizuje i rozwiązuje zadania tekstowe proste i złożone ,stosuje własne strategie rozwiązywania;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posługuje się podstawowymi wiadomościami praktycznymi;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odczytuje i  zapisuje liczby w  systemie rzymskim od  I  do  XII, podaje i</w:t>
      </w:r>
      <w:r>
        <w:rPr>
          <w:rFonts w:ascii="Times New Roman" w:eastAsia="Times New Roman" w:hAnsi="Times New Roman" w:cs="Times New Roman"/>
        </w:rPr>
        <w:t xml:space="preserve">  zapisuje daty oraz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porządkuje je chronologicznie, wymienia kolejne dni tygodnia i miesiące roku;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swobodnie w dość szybkim tempie rozwiązuje łatwe zadania tekstowe z  zastosowaniem równania z  niewiadomą w  postaci okienka;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samodzielnie układa i </w:t>
      </w:r>
      <w:r>
        <w:rPr>
          <w:rFonts w:ascii="Times New Roman" w:eastAsia="Times New Roman" w:hAnsi="Times New Roman" w:cs="Times New Roman"/>
        </w:rPr>
        <w:t>rozwiązuje łamigłówki matematyczne;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wykorzystuje warcaby, szachy i inne gry planszowe lub logiczne, do rozwijania myślenia strategicznego, logicznego, rozumienia zasad itd.;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bCs/>
          <w:u w:val="single"/>
        </w:rPr>
        <w:t>Poziom 5</w:t>
      </w:r>
    </w:p>
    <w:p w:rsidR="00F0058B" w:rsidRDefault="00F0058B">
      <w:pPr>
        <w:pStyle w:val="Standard"/>
        <w:rPr>
          <w:rFonts w:ascii="Times New Roman" w:hAnsi="Times New Roman" w:cs="Times New Roman"/>
          <w:b/>
          <w:bCs/>
          <w:u w:val="single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liczy, porównuje, zapisuje cyframi i odczytuje liczby od zera do ty</w:t>
      </w:r>
      <w:r>
        <w:rPr>
          <w:rFonts w:ascii="Times New Roman" w:eastAsia="Times New Roman" w:hAnsi="Times New Roman" w:cs="Times New Roman"/>
        </w:rPr>
        <w:t>siąca oraz wybrane liczby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do miliona;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rozumie istotę działań matematycznych – dodawania, odejmowania, mnożenia i dzielenia oraz związki między nimi; korzysta intuicyjnie z własności działań;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dodaje i odejmuje w zakresie 100, stosuje własne strategie </w:t>
      </w:r>
      <w:r>
        <w:rPr>
          <w:rFonts w:ascii="Times New Roman" w:eastAsia="Times New Roman" w:hAnsi="Times New Roman" w:cs="Times New Roman"/>
        </w:rPr>
        <w:t>obliczeniowe;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podaje iloczyny w zakresie tabliczki mnożenia i sprawdza dzielenie za pomocą mnożenia;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analizuje i rozwiązuje zadania tekstowe proste i złożone, stosuje własne strategie rozwiązywania;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posługuje się podstawowymi wiadomościami praktyczny</w:t>
      </w:r>
      <w:r>
        <w:rPr>
          <w:rFonts w:ascii="Times New Roman" w:eastAsia="Times New Roman" w:hAnsi="Times New Roman" w:cs="Times New Roman"/>
        </w:rPr>
        <w:t>mi;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odczytuje i  zapisuje liczby w  systemie rzymskim od  I  do  XII, podaje i  zapisuje daty oraz porządkuje je chronologicznie, wymienia kolejne dni tygodnia i miesiące roku;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rozwiązuje łatwe zadania tekstowe z  zastosowaniem równania z  niewiadomą w</w:t>
      </w:r>
      <w:r>
        <w:rPr>
          <w:rFonts w:ascii="Times New Roman" w:eastAsia="Times New Roman" w:hAnsi="Times New Roman" w:cs="Times New Roman"/>
        </w:rPr>
        <w:t xml:space="preserve">  postaci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okienka;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- układa i rozwiązuje łamigłówki matematyczne;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wykorzystuje warcaby, szachy i inne gry planszowe lub logiczne, do rozwijania myślenia strategicznego, logicznego, rozumienia zasad itd.;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F0058B">
      <w:pPr>
        <w:pStyle w:val="Standard"/>
        <w:rPr>
          <w:rFonts w:ascii="Times New Roman" w:eastAsia="Arial" w:hAnsi="Times New Roman" w:cs="Times New Roman"/>
          <w:b/>
        </w:rPr>
      </w:pPr>
    </w:p>
    <w:p w:rsidR="00F0058B" w:rsidRDefault="001617E0">
      <w:pPr>
        <w:pStyle w:val="Standard"/>
        <w:ind w:left="340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>Poziom 4</w:t>
      </w:r>
    </w:p>
    <w:p w:rsidR="00F0058B" w:rsidRDefault="00F0058B">
      <w:pPr>
        <w:pStyle w:val="Standard"/>
        <w:ind w:left="340"/>
        <w:jc w:val="center"/>
        <w:rPr>
          <w:rFonts w:ascii="Times New Roman" w:hAnsi="Times New Roman" w:cs="Times New Roman"/>
        </w:rPr>
      </w:pPr>
    </w:p>
    <w:p w:rsidR="00F0058B" w:rsidRDefault="001617E0">
      <w:pPr>
        <w:pStyle w:val="Standard"/>
        <w:rPr>
          <w:rFonts w:hint="eastAsia"/>
        </w:rPr>
      </w:pPr>
      <w:r>
        <w:rPr>
          <w:rFonts w:ascii="Times New Roman" w:eastAsia="Arial" w:hAnsi="Times New Roman" w:cs="Times New Roman"/>
        </w:rPr>
        <w:t>- uczeń liczy, porównuje, zapisuje cy</w:t>
      </w:r>
      <w:r>
        <w:rPr>
          <w:rFonts w:ascii="Times New Roman" w:eastAsia="Arial" w:hAnsi="Times New Roman" w:cs="Times New Roman"/>
        </w:rPr>
        <w:t>frami i odczytuje liczby od zera do tysiąca;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dodaje i odejmuje liczby w zakresie 100, czasami popełnia niewielkie błędy;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dostrzega regularności dziesiątkowego systemu liczenia;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rozumie związek dodawania z odejmowaniem;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- zapisuje i odczytuje liczby </w:t>
      </w:r>
      <w:r>
        <w:rPr>
          <w:rFonts w:ascii="Times New Roman" w:eastAsia="Arial" w:hAnsi="Times New Roman" w:cs="Times New Roman"/>
        </w:rPr>
        <w:t>znakami rzymskimi od I do XII;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samodzielnie rozwiązuje proste zadania tekstowe;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czasami potrzebuje wskazówek podczas rozwiązywania złożonych zadań tekstowych;</w:t>
      </w:r>
    </w:p>
    <w:p w:rsidR="00F0058B" w:rsidRDefault="001617E0">
      <w:pPr>
        <w:pStyle w:val="Standard"/>
        <w:tabs>
          <w:tab w:val="left" w:pos="1400"/>
        </w:tabs>
        <w:rPr>
          <w:rFonts w:hint="eastAsia"/>
        </w:rPr>
      </w:pPr>
      <w:r>
        <w:rPr>
          <w:rFonts w:ascii="Times New Roman" w:eastAsia="Arial" w:hAnsi="Times New Roman" w:cs="Times New Roman"/>
        </w:rPr>
        <w:t>- waży i odmierza pojemność;</w:t>
      </w:r>
    </w:p>
    <w:p w:rsidR="00F0058B" w:rsidRDefault="001617E0">
      <w:pPr>
        <w:pStyle w:val="Standard"/>
        <w:tabs>
          <w:tab w:val="left" w:pos="700"/>
        </w:tabs>
        <w:rPr>
          <w:rFonts w:hint="eastAsia"/>
        </w:rPr>
      </w:pPr>
      <w:r>
        <w:rPr>
          <w:rFonts w:ascii="Times New Roman" w:eastAsia="Arial" w:hAnsi="Times New Roman" w:cs="Times New Roman"/>
        </w:rPr>
        <w:t>-wykonuje proste obliczenia pieniężne, zegarowe, wagowe;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-mierzy</w:t>
      </w:r>
      <w:r>
        <w:rPr>
          <w:rFonts w:ascii="Times New Roman" w:eastAsia="Arial" w:hAnsi="Times New Roman" w:cs="Times New Roman"/>
        </w:rPr>
        <w:t xml:space="preserve"> długość posługując się linijką i porównuje długości obiektów</w:t>
      </w:r>
      <w:bookmarkStart w:id="4" w:name="page6"/>
      <w:r>
        <w:rPr>
          <w:rFonts w:ascii="Times New Roman" w:eastAsia="Arial" w:hAnsi="Times New Roman" w:cs="Times New Roman"/>
        </w:rPr>
        <w:t>;</w:t>
      </w:r>
    </w:p>
    <w:p w:rsidR="00F0058B" w:rsidRDefault="00F0058B">
      <w:pPr>
        <w:pStyle w:val="Standard"/>
        <w:ind w:left="340"/>
        <w:jc w:val="center"/>
        <w:rPr>
          <w:rFonts w:ascii="Times New Roman" w:eastAsia="Arial" w:hAnsi="Times New Roman" w:cs="Times New Roman"/>
          <w:b/>
          <w:u w:val="single"/>
        </w:rPr>
      </w:pPr>
    </w:p>
    <w:p w:rsidR="00F0058B" w:rsidRDefault="001617E0">
      <w:pPr>
        <w:pStyle w:val="Standard"/>
        <w:ind w:left="340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>Poziom 3</w:t>
      </w:r>
    </w:p>
    <w:p w:rsidR="00F0058B" w:rsidRDefault="00F0058B">
      <w:pPr>
        <w:pStyle w:val="Standard"/>
        <w:ind w:left="340"/>
        <w:jc w:val="center"/>
        <w:rPr>
          <w:rFonts w:ascii="Times New Roman" w:hAnsi="Times New Roman" w:cs="Times New Roman"/>
        </w:rPr>
      </w:pPr>
    </w:p>
    <w:p w:rsidR="00F0058B" w:rsidRDefault="001617E0">
      <w:pPr>
        <w:pStyle w:val="Standard"/>
        <w:rPr>
          <w:rFonts w:hint="eastAsia"/>
        </w:rPr>
      </w:pPr>
      <w:r>
        <w:rPr>
          <w:rFonts w:ascii="Times New Roman" w:eastAsia="Arial" w:hAnsi="Times New Roman" w:cs="Times New Roman"/>
        </w:rPr>
        <w:t>- liczy, porównuje, zapisuje cyframi i odczytuje liczby od zera do tysiąca;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uczeń dodaje i odejmuje liczby w zakresie 100, popełnia błędy;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dostrzega regularności dziesiątkowego s</w:t>
      </w:r>
      <w:r>
        <w:rPr>
          <w:rFonts w:ascii="Times New Roman" w:eastAsia="Arial" w:hAnsi="Times New Roman" w:cs="Times New Roman"/>
        </w:rPr>
        <w:t>ystemu liczenia;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rozumie związek dodawania z odejmowaniem;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zapisuje i odczytuje liczby znakami rzymskimi od I do XII - zdarza się, że popełnia błędy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wymaga niewielkich wskazówek podczas rozwiązywania prostych zadań tekstowych;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 xml:space="preserve">- z pomocą rozwiązuje </w:t>
      </w:r>
      <w:r>
        <w:rPr>
          <w:rFonts w:ascii="Times New Roman" w:eastAsia="Arial" w:hAnsi="Times New Roman" w:cs="Times New Roman"/>
        </w:rPr>
        <w:t>złożone zadania z treścią;</w:t>
      </w:r>
      <w:r>
        <w:rPr>
          <w:rFonts w:ascii="Times New Roman" w:eastAsia="Arial" w:hAnsi="Times New Roman" w:cs="Times New Roman"/>
        </w:rPr>
        <w:br/>
      </w:r>
      <w:r>
        <w:rPr>
          <w:rFonts w:ascii="Times New Roman" w:eastAsia="Arial" w:hAnsi="Times New Roman" w:cs="Times New Roman"/>
        </w:rPr>
        <w:t>- waży i odmierza pojemność;</w:t>
      </w:r>
    </w:p>
    <w:p w:rsidR="00F0058B" w:rsidRDefault="001617E0">
      <w:pPr>
        <w:pStyle w:val="Standard"/>
        <w:tabs>
          <w:tab w:val="left" w:pos="700"/>
        </w:tabs>
        <w:rPr>
          <w:rFonts w:hint="eastAsia"/>
        </w:rPr>
      </w:pPr>
      <w:r>
        <w:rPr>
          <w:rFonts w:ascii="Times New Roman" w:eastAsia="Arial" w:hAnsi="Times New Roman" w:cs="Times New Roman"/>
        </w:rPr>
        <w:t>- czasami prosi o pomoc, gdy wykonuje proste obliczenia pieniężne, zegarowe, wagowe;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mierzy długość posługując się linijką i porównuje długości obiektów</w:t>
      </w:r>
    </w:p>
    <w:p w:rsidR="00F0058B" w:rsidRDefault="00F0058B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</w:p>
    <w:p w:rsidR="00F0058B" w:rsidRDefault="00F0058B">
      <w:pPr>
        <w:pStyle w:val="Standard"/>
        <w:numPr>
          <w:ilvl w:val="0"/>
          <w:numId w:val="20"/>
        </w:numPr>
        <w:tabs>
          <w:tab w:val="left" w:pos="1400"/>
        </w:tabs>
        <w:ind w:left="700" w:hanging="363"/>
        <w:rPr>
          <w:rFonts w:ascii="Times New Roman" w:eastAsia="Arial" w:hAnsi="Times New Roman" w:cs="Times New Roman"/>
        </w:rPr>
      </w:pPr>
    </w:p>
    <w:bookmarkEnd w:id="4"/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>Poziom drugi 2 - minimalny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uczeń grupuje</w:t>
      </w:r>
      <w:r>
        <w:rPr>
          <w:rFonts w:ascii="Times New Roman" w:eastAsia="Arial" w:hAnsi="Times New Roman" w:cs="Times New Roman"/>
        </w:rPr>
        <w:t xml:space="preserve"> przedmioty według jednej, dwóch lub kilku cech;</w:t>
      </w:r>
    </w:p>
    <w:p w:rsidR="00F0058B" w:rsidRDefault="001617E0">
      <w:pPr>
        <w:pStyle w:val="Standard"/>
        <w:tabs>
          <w:tab w:val="left" w:pos="700"/>
        </w:tabs>
        <w:rPr>
          <w:rFonts w:hint="eastAsia"/>
        </w:rPr>
      </w:pPr>
      <w:r>
        <w:rPr>
          <w:rFonts w:ascii="Times New Roman" w:eastAsia="Arial" w:hAnsi="Times New Roman" w:cs="Times New Roman"/>
        </w:rPr>
        <w:t>- określa położenie przedmiotów względem obserwatora;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porównuje dwa-trzy przedmioty według wybranej cechy;</w:t>
      </w:r>
    </w:p>
    <w:p w:rsidR="00F0058B" w:rsidRDefault="001617E0">
      <w:pPr>
        <w:pStyle w:val="Standard"/>
        <w:tabs>
          <w:tab w:val="left" w:pos="700"/>
        </w:tabs>
        <w:rPr>
          <w:rFonts w:hint="eastAsia"/>
        </w:rPr>
      </w:pPr>
      <w:r>
        <w:rPr>
          <w:rFonts w:ascii="Times New Roman" w:eastAsia="Arial" w:hAnsi="Times New Roman" w:cs="Times New Roman"/>
        </w:rPr>
        <w:t>- rozróżnia figury geometryczne z grupy wielokątów;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- liczy w przód i wstecz od podanej liczby po </w:t>
      </w:r>
      <w:r>
        <w:rPr>
          <w:rFonts w:ascii="Times New Roman" w:eastAsia="Arial" w:hAnsi="Times New Roman" w:cs="Times New Roman"/>
        </w:rPr>
        <w:t>1 w poznanym zakresie;</w:t>
      </w:r>
    </w:p>
    <w:p w:rsidR="00F0058B" w:rsidRDefault="001617E0">
      <w:pPr>
        <w:pStyle w:val="Standard"/>
        <w:tabs>
          <w:tab w:val="left" w:pos="700"/>
        </w:tabs>
        <w:rPr>
          <w:rFonts w:hint="eastAsia"/>
        </w:rPr>
      </w:pPr>
      <w:r>
        <w:rPr>
          <w:rFonts w:ascii="Times New Roman" w:eastAsia="Arial" w:hAnsi="Times New Roman" w:cs="Times New Roman"/>
        </w:rPr>
        <w:t>- zapisuje liczby popełniając błędy;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wyjaśnia znaczenie cyfr w zapisie liczby; wskazuje jedności, dziesiątki, określa kolejność, posługując się liczbą porządkową, ale często popełnia błędy;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dodaje i odejmuje liczby z pomocą naucz</w:t>
      </w:r>
      <w:r>
        <w:rPr>
          <w:rFonts w:ascii="Times New Roman" w:eastAsia="Arial" w:hAnsi="Times New Roman" w:cs="Times New Roman"/>
        </w:rPr>
        <w:t>yciela lub z użyciem konkretu;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popełnia wiele błędów podczas mnożenia i dzielenia liczby w poznanym zakresie liczbowym, często wspomagając się konkretem;</w:t>
      </w:r>
    </w:p>
    <w:p w:rsidR="00F0058B" w:rsidRDefault="001617E0">
      <w:pPr>
        <w:pStyle w:val="Standard"/>
        <w:tabs>
          <w:tab w:val="left" w:pos="700"/>
        </w:tabs>
        <w:ind w:right="860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podejmuje próby rozwiązywania prostych zadań tekstowych z pomocą nauczyciela;</w:t>
      </w:r>
    </w:p>
    <w:p w:rsidR="00F0058B" w:rsidRDefault="00F0058B">
      <w:pPr>
        <w:pStyle w:val="Standard"/>
        <w:tabs>
          <w:tab w:val="left" w:pos="1400"/>
        </w:tabs>
        <w:ind w:left="700" w:hanging="363"/>
        <w:rPr>
          <w:rFonts w:ascii="Times New Roman" w:eastAsia="Arial" w:hAnsi="Times New Roman" w:cs="Times New Roman"/>
        </w:rPr>
      </w:pPr>
    </w:p>
    <w:p w:rsidR="00F0058B" w:rsidRDefault="00F0058B">
      <w:pPr>
        <w:pStyle w:val="Standard"/>
        <w:jc w:val="center"/>
        <w:rPr>
          <w:rFonts w:ascii="Times New Roman" w:eastAsia="Arial" w:hAnsi="Times New Roman" w:cs="Times New Roman"/>
          <w:b/>
          <w:u w:val="single"/>
        </w:rPr>
      </w:pPr>
    </w:p>
    <w:p w:rsidR="00F0058B" w:rsidRDefault="00F0058B">
      <w:pPr>
        <w:pStyle w:val="Standard"/>
        <w:jc w:val="center"/>
        <w:rPr>
          <w:rFonts w:ascii="Times New Roman" w:eastAsia="Arial" w:hAnsi="Times New Roman" w:cs="Times New Roman"/>
          <w:b/>
          <w:u w:val="single"/>
        </w:rPr>
      </w:pPr>
    </w:p>
    <w:p w:rsidR="00F0058B" w:rsidRDefault="00F0058B">
      <w:pPr>
        <w:pStyle w:val="Standard"/>
        <w:jc w:val="center"/>
        <w:rPr>
          <w:rFonts w:ascii="Times New Roman" w:eastAsia="Arial" w:hAnsi="Times New Roman" w:cs="Times New Roman"/>
          <w:b/>
          <w:u w:val="single"/>
        </w:rPr>
      </w:pPr>
    </w:p>
    <w:p w:rsidR="00F0058B" w:rsidRDefault="00F0058B">
      <w:pPr>
        <w:pStyle w:val="Standard"/>
        <w:jc w:val="center"/>
        <w:rPr>
          <w:rFonts w:ascii="Times New Roman" w:eastAsia="Arial" w:hAnsi="Times New Roman" w:cs="Times New Roman"/>
          <w:b/>
          <w:u w:val="single"/>
        </w:rPr>
      </w:pPr>
    </w:p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lastRenderedPageBreak/>
        <w:t>Poziom pierwszy</w:t>
      </w:r>
      <w:r>
        <w:rPr>
          <w:rFonts w:ascii="Times New Roman" w:eastAsia="Arial" w:hAnsi="Times New Roman" w:cs="Times New Roman"/>
          <w:b/>
          <w:u w:val="single"/>
        </w:rPr>
        <w:t xml:space="preserve"> 1</w:t>
      </w:r>
    </w:p>
    <w:p w:rsidR="00F0058B" w:rsidRDefault="00F0058B">
      <w:pPr>
        <w:pStyle w:val="Standard"/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rPr>
          <w:rFonts w:hint="eastAsia"/>
        </w:rPr>
      </w:pPr>
      <w:r>
        <w:rPr>
          <w:rFonts w:ascii="Times New Roman" w:eastAsia="sans-serif" w:hAnsi="Times New Roman" w:cs="Times New Roman"/>
        </w:rPr>
        <w:t xml:space="preserve">Uczeń nie opanował wiadomości i umiejętności na poziomie </w:t>
      </w:r>
      <w:r>
        <w:rPr>
          <w:rFonts w:ascii="Times New Roman" w:eastAsia="Times New Roman" w:hAnsi="Times New Roman" w:cs="Times New Roman"/>
        </w:rPr>
        <w:t xml:space="preserve">drugim </w:t>
      </w:r>
      <w:r>
        <w:rPr>
          <w:rFonts w:ascii="Times New Roman" w:eastAsia="Times New Roman" w:hAnsi="Times New Roman" w:cs="Times New Roman"/>
          <w:b/>
        </w:rPr>
        <w:t>niezbędnych do otrzymania promocji do klasy programowo wyższej.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  <w:b/>
        </w:rPr>
      </w:pPr>
    </w:p>
    <w:p w:rsidR="00F0058B" w:rsidRDefault="001617E0">
      <w:pPr>
        <w:pStyle w:val="Standard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EDUKACJA  PRZYRODNICZA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  <w:b/>
        </w:rPr>
      </w:pPr>
    </w:p>
    <w:p w:rsidR="00F0058B" w:rsidRDefault="001617E0">
      <w:pPr>
        <w:pStyle w:val="Standard"/>
        <w:ind w:left="340"/>
        <w:jc w:val="center"/>
        <w:rPr>
          <w:rFonts w:ascii="Times New Roman" w:eastAsia="Arial" w:hAnsi="Times New Roman" w:cs="Times New Roman"/>
          <w:b/>
          <w:u w:val="single"/>
        </w:rPr>
      </w:pPr>
      <w:r>
        <w:rPr>
          <w:rFonts w:ascii="Times New Roman" w:eastAsia="Arial" w:hAnsi="Times New Roman" w:cs="Times New Roman"/>
          <w:b/>
          <w:u w:val="single"/>
        </w:rPr>
        <w:t xml:space="preserve">Poziom 6 </w:t>
      </w:r>
    </w:p>
    <w:p w:rsidR="00F0058B" w:rsidRDefault="00F0058B">
      <w:pPr>
        <w:pStyle w:val="Standard"/>
        <w:rPr>
          <w:rFonts w:ascii="Times New Roman" w:hAnsi="Times New Roman" w:cs="Times New Roman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uczeń interesuje się przyrodą, chętnie prowadzi obserwacje i proste doświadczenia </w:t>
      </w:r>
      <w:r>
        <w:rPr>
          <w:rFonts w:ascii="Times New Roman" w:eastAsia="Times New Roman" w:hAnsi="Times New Roman" w:cs="Times New Roman"/>
        </w:rPr>
        <w:t>przyrodnicze, analizuje je i samodzielnie formułuje wnioski;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nazywa typowe krajobrazy i  odpowiadające im ekosystemy, podaje przykłady gatunków roślin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i zwierząt charakterystycznych dla tych środowisk;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rozpoznaje i nazywa części ciała i organy wewnętr</w:t>
      </w:r>
      <w:r>
        <w:rPr>
          <w:rFonts w:ascii="Times New Roman" w:eastAsia="Times New Roman" w:hAnsi="Times New Roman" w:cs="Times New Roman"/>
        </w:rPr>
        <w:t>zne zwierząt i ludzi, określa ich rolę we właściwym funkcjonowaniu organizmów, stosuje zasady racjonalnego żywienia i systematycznego kontrolowania stanu zdrowia;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potrafi zadbać o zdrowie i bezpieczeństwo swoje i innych, rozpoznaje i nazywa zagrożenia ze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strony roślin i zwierząt, jak również zagrożenia ze strony przyrody wynikające z działalności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człowieka, propaguje ekologiczny styl życia i samodzielnie podejmuje działania na rzecz ochrony przyrody;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prowadzi obserwacje zjawisk atmosferycznych, </w:t>
      </w:r>
      <w:r>
        <w:rPr>
          <w:rFonts w:ascii="Times New Roman" w:eastAsia="Times New Roman" w:hAnsi="Times New Roman" w:cs="Times New Roman"/>
        </w:rPr>
        <w:t>dostosowuje swoje formy aktywności do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warunków pogodowych, wyjaśnia zależność zjawisk przyrody od pór roku;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rozumie przestrzeń geograficzną w odniesieniu do miejscowości i kraju, w którym mieszka;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sprawnie posługuje się mapą fizyczną Polski w zakresie </w:t>
      </w:r>
      <w:r>
        <w:rPr>
          <w:rFonts w:ascii="Times New Roman" w:eastAsia="Times New Roman" w:hAnsi="Times New Roman" w:cs="Times New Roman"/>
        </w:rPr>
        <w:t>treści programowych;</w:t>
      </w:r>
    </w:p>
    <w:p w:rsidR="00F0058B" w:rsidRDefault="00F0058B">
      <w:pPr>
        <w:pStyle w:val="Standard"/>
        <w:tabs>
          <w:tab w:val="left" w:pos="1037"/>
        </w:tabs>
        <w:ind w:left="337"/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ind w:left="340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 xml:space="preserve">Poziom 5 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uczeń prowadzi obserwacje i proste doświadczenia przyrodnicze, analizuje je i formułuje wnioski;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nazywa typowe krajobrazy i  odpowiadające im ekosystemy, podaje przykłady gatunków roślin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 xml:space="preserve">i zwierząt charakterystycznych </w:t>
      </w:r>
      <w:r>
        <w:rPr>
          <w:rFonts w:ascii="Times New Roman" w:eastAsia="Times New Roman" w:hAnsi="Times New Roman" w:cs="Times New Roman"/>
        </w:rPr>
        <w:t>dla tych środowisk;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rozpoznaje i nazywa części ciała i organy wewnętrzne zwierząt i ludzi, określa ich rolę we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właściwym funkcjonowaniu organizmów, stosuje zasady racjonalnego żywienia i systematycznego kontrolowania stanu zdrowia;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wie, jak dbać o zdro</w:t>
      </w:r>
      <w:r>
        <w:rPr>
          <w:rFonts w:ascii="Times New Roman" w:eastAsia="Times New Roman" w:hAnsi="Times New Roman" w:cs="Times New Roman"/>
        </w:rPr>
        <w:t>wie i bezpieczeństwo swoje i innych, rozpoznaje i nazywa zagrożenia ze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strony roślin i zwierząt, jak również zagrożenia ze strony przyrody wynikające z działalności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człowieka, propaguje ekologiczny styl życia i chętnie uczestniczy w działaniach na rzecz oc</w:t>
      </w:r>
      <w:r>
        <w:rPr>
          <w:rFonts w:ascii="Times New Roman" w:eastAsia="Times New Roman" w:hAnsi="Times New Roman" w:cs="Times New Roman"/>
        </w:rPr>
        <w:t>hrony przyrody;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prowadzi obserwacje zjawisk atmosferycznych, dostosowuje swoje formy aktywności do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warunków pogodowych, wyjaśnia zależność zjawisk przyrody od pór roku;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rozumie przestrzeń geograficzną w odniesieniu do miejscowości i kraju, w którym mie</w:t>
      </w:r>
      <w:r>
        <w:rPr>
          <w:rFonts w:ascii="Times New Roman" w:eastAsia="Times New Roman" w:hAnsi="Times New Roman" w:cs="Times New Roman"/>
        </w:rPr>
        <w:t>szka;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posługuje się mapą fizyczną Polski w zakresie treści programowych;</w:t>
      </w:r>
    </w:p>
    <w:p w:rsidR="00F0058B" w:rsidRDefault="00F0058B">
      <w:pPr>
        <w:pStyle w:val="Standard"/>
        <w:tabs>
          <w:tab w:val="left" w:pos="1037"/>
        </w:tabs>
        <w:ind w:left="337"/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>Poziom 4</w:t>
      </w:r>
    </w:p>
    <w:p w:rsidR="00F0058B" w:rsidRDefault="00F0058B">
      <w:pPr>
        <w:pStyle w:val="Standard"/>
        <w:jc w:val="center"/>
        <w:rPr>
          <w:rFonts w:ascii="Times New Roman" w:eastAsia="Times New Roman" w:hAnsi="Times New Roman" w:cs="Times New Roman"/>
          <w:u w:val="single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uczeń prowadzi obserwacje i proste doświadczenia przyrodnicze;</w:t>
      </w:r>
    </w:p>
    <w:p w:rsidR="00F0058B" w:rsidRDefault="001617E0">
      <w:pPr>
        <w:pStyle w:val="Standard"/>
        <w:rPr>
          <w:rFonts w:hint="eastAsia"/>
        </w:rPr>
      </w:pPr>
      <w:r>
        <w:rPr>
          <w:rFonts w:ascii="Times New Roman" w:eastAsia="Arial" w:hAnsi="Times New Roman" w:cs="Times New Roman"/>
        </w:rPr>
        <w:t>- obserwuje zjawiska zachodzące w przyrodzie i wyjaśnia ich przyczynowość;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zna roślinność i zwierzęta w</w:t>
      </w:r>
      <w:r>
        <w:rPr>
          <w:rFonts w:ascii="Times New Roman" w:eastAsia="Arial" w:hAnsi="Times New Roman" w:cs="Times New Roman"/>
        </w:rPr>
        <w:t xml:space="preserve"> typowych środowiskach i warstwach lasu;</w:t>
      </w:r>
    </w:p>
    <w:p w:rsidR="00F0058B" w:rsidRDefault="00F0058B">
      <w:pPr>
        <w:pStyle w:val="Standard"/>
        <w:rPr>
          <w:rFonts w:ascii="Times New Roman" w:eastAsia="Symbol" w:hAnsi="Times New Roman" w:cs="Times New Roman"/>
        </w:rPr>
      </w:pPr>
    </w:p>
    <w:p w:rsidR="00F0058B" w:rsidRDefault="001617E0">
      <w:pPr>
        <w:pStyle w:val="Standard"/>
        <w:tabs>
          <w:tab w:val="left" w:pos="700"/>
        </w:tabs>
        <w:rPr>
          <w:rFonts w:hint="eastAsia"/>
        </w:rPr>
      </w:pPr>
      <w:r>
        <w:rPr>
          <w:rFonts w:ascii="Times New Roman" w:eastAsia="Arial" w:hAnsi="Times New Roman" w:cs="Times New Roman"/>
        </w:rPr>
        <w:t>- troszczy się o rośliny i zwierzęta z najbliższego otoczenia;</w:t>
      </w:r>
    </w:p>
    <w:p w:rsidR="00F0058B" w:rsidRDefault="001617E0">
      <w:pPr>
        <w:pStyle w:val="Standard"/>
        <w:tabs>
          <w:tab w:val="left" w:pos="700"/>
        </w:tabs>
        <w:rPr>
          <w:rFonts w:hint="eastAsia"/>
        </w:rPr>
      </w:pPr>
      <w:r>
        <w:rPr>
          <w:rFonts w:ascii="Times New Roman" w:eastAsia="Arial" w:hAnsi="Times New Roman" w:cs="Times New Roman"/>
        </w:rPr>
        <w:t>- potrafi wskazać zagrożenia wynikające z działalności człowieka;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posługuje się mapą korzystając z niewielkich wskazówek;</w:t>
      </w:r>
    </w:p>
    <w:p w:rsidR="00F0058B" w:rsidRDefault="00F0058B">
      <w:pPr>
        <w:pStyle w:val="Standard"/>
        <w:tabs>
          <w:tab w:val="left" w:pos="700"/>
        </w:tabs>
        <w:rPr>
          <w:rFonts w:ascii="Times New Roman" w:hAnsi="Times New Roman" w:cs="Times New Roman"/>
        </w:rPr>
      </w:pPr>
    </w:p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lastRenderedPageBreak/>
        <w:t xml:space="preserve">Poziom 3 </w:t>
      </w:r>
    </w:p>
    <w:p w:rsidR="00F0058B" w:rsidRDefault="00F0058B">
      <w:pPr>
        <w:pStyle w:val="Standard"/>
        <w:jc w:val="center"/>
        <w:rPr>
          <w:rFonts w:ascii="Times New Roman" w:eastAsia="Times New Roman" w:hAnsi="Times New Roman" w:cs="Times New Roman"/>
          <w:u w:val="single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uczeń z </w:t>
      </w:r>
      <w:r>
        <w:rPr>
          <w:rFonts w:ascii="Times New Roman" w:eastAsia="Times New Roman" w:hAnsi="Times New Roman" w:cs="Times New Roman"/>
        </w:rPr>
        <w:t>niewielką pomocą prowadzi obserwacje i proste doświadczenia przyrodnicze;</w:t>
      </w:r>
    </w:p>
    <w:p w:rsidR="00F0058B" w:rsidRDefault="001617E0">
      <w:pPr>
        <w:pStyle w:val="Standard"/>
        <w:rPr>
          <w:rFonts w:hint="eastAsia"/>
        </w:rPr>
      </w:pPr>
      <w:r>
        <w:rPr>
          <w:rFonts w:ascii="Times New Roman" w:eastAsia="Arial" w:hAnsi="Times New Roman" w:cs="Times New Roman"/>
        </w:rPr>
        <w:t>- obserwuje zjawiska zachodzące w przyrodzie i z pomocą wyjaśnia ich przyczynowość;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zna roślinność i zwierzęta w typowych środowiskach i warstwach lasu;</w:t>
      </w:r>
    </w:p>
    <w:p w:rsidR="00F0058B" w:rsidRDefault="001617E0">
      <w:pPr>
        <w:pStyle w:val="Standard"/>
        <w:tabs>
          <w:tab w:val="left" w:pos="700"/>
        </w:tabs>
        <w:rPr>
          <w:rFonts w:hint="eastAsia"/>
        </w:rPr>
      </w:pPr>
      <w:r>
        <w:rPr>
          <w:rFonts w:ascii="Times New Roman" w:eastAsia="Arial" w:hAnsi="Times New Roman" w:cs="Times New Roman"/>
        </w:rPr>
        <w:t xml:space="preserve">- troszczy się o rośliny i </w:t>
      </w:r>
      <w:r>
        <w:rPr>
          <w:rFonts w:ascii="Times New Roman" w:eastAsia="Arial" w:hAnsi="Times New Roman" w:cs="Times New Roman"/>
        </w:rPr>
        <w:t>zwierzęta z najbliższego otoczenia;</w:t>
      </w:r>
    </w:p>
    <w:p w:rsidR="00F0058B" w:rsidRDefault="001617E0">
      <w:pPr>
        <w:pStyle w:val="Standard"/>
        <w:tabs>
          <w:tab w:val="left" w:pos="700"/>
        </w:tabs>
        <w:rPr>
          <w:rFonts w:hint="eastAsia"/>
        </w:rPr>
      </w:pPr>
      <w:r>
        <w:rPr>
          <w:rFonts w:ascii="Times New Roman" w:eastAsia="Arial" w:hAnsi="Times New Roman" w:cs="Times New Roman"/>
        </w:rPr>
        <w:t>- potrafi wskazań niektóre zagrożenia wynikające z działalności człowieka;</w:t>
      </w:r>
    </w:p>
    <w:p w:rsidR="00F0058B" w:rsidRDefault="001617E0">
      <w:pPr>
        <w:pStyle w:val="Standard"/>
        <w:tabs>
          <w:tab w:val="left" w:pos="700"/>
        </w:tabs>
        <w:rPr>
          <w:rFonts w:hint="eastAsia"/>
        </w:rPr>
      </w:pPr>
      <w:r>
        <w:rPr>
          <w:rFonts w:ascii="Times New Roman" w:eastAsia="Arial" w:hAnsi="Times New Roman" w:cs="Times New Roman"/>
        </w:rPr>
        <w:t>- posługuje się mapą korzystając ze wskazówek;</w:t>
      </w:r>
    </w:p>
    <w:p w:rsidR="00F0058B" w:rsidRDefault="00F0058B">
      <w:pPr>
        <w:pStyle w:val="Standard"/>
        <w:tabs>
          <w:tab w:val="left" w:pos="700"/>
        </w:tabs>
        <w:rPr>
          <w:rFonts w:ascii="Times New Roman" w:hAnsi="Times New Roman" w:cs="Times New Roman"/>
        </w:rPr>
      </w:pPr>
    </w:p>
    <w:p w:rsidR="00F0058B" w:rsidRDefault="00F0058B">
      <w:pPr>
        <w:pStyle w:val="Standard"/>
        <w:rPr>
          <w:rFonts w:ascii="Times New Roman" w:hAnsi="Times New Roman" w:cs="Times New Roman"/>
        </w:rPr>
      </w:pPr>
    </w:p>
    <w:p w:rsidR="00F0058B" w:rsidRDefault="00F0058B">
      <w:pPr>
        <w:pStyle w:val="Standard"/>
        <w:numPr>
          <w:ilvl w:val="0"/>
          <w:numId w:val="25"/>
        </w:numPr>
        <w:tabs>
          <w:tab w:val="left" w:pos="1400"/>
        </w:tabs>
        <w:ind w:left="700" w:right="160" w:hanging="363"/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>Poziom drugi 2 - minimalny</w:t>
      </w:r>
    </w:p>
    <w:p w:rsidR="00F0058B" w:rsidRDefault="00F0058B">
      <w:pPr>
        <w:pStyle w:val="Standard"/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- ze znaczną pomocą rozpoznaje w swoim otoczeniu popularne gatunki </w:t>
      </w:r>
      <w:r>
        <w:rPr>
          <w:rFonts w:ascii="Times New Roman" w:eastAsia="Arial" w:hAnsi="Times New Roman" w:cs="Times New Roman"/>
        </w:rPr>
        <w:t>roślin i zwierząt;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zna nazwy pór roku i ich kolejność;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tylko z pomocą nauczyciela wykonuje proste obserwacje, doświadczenia i eksperymenty dotyczące obiektów i zjawisk przyrodniczych;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upominany, chroni przyrodę, segreguje odpady;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posługuje się mapą</w:t>
      </w:r>
      <w:r>
        <w:rPr>
          <w:rFonts w:ascii="Times New Roman" w:eastAsia="Arial" w:hAnsi="Times New Roman" w:cs="Times New Roman"/>
        </w:rPr>
        <w:t xml:space="preserve"> z pomocą nauczyciela;</w:t>
      </w:r>
    </w:p>
    <w:p w:rsidR="00F0058B" w:rsidRDefault="00F0058B">
      <w:pPr>
        <w:pStyle w:val="Standard"/>
        <w:tabs>
          <w:tab w:val="left" w:pos="1400"/>
        </w:tabs>
        <w:ind w:left="700" w:hanging="363"/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jc w:val="center"/>
        <w:rPr>
          <w:rFonts w:ascii="Times New Roman" w:eastAsia="Arial" w:hAnsi="Times New Roman" w:cs="Times New Roman"/>
          <w:b/>
          <w:u w:val="single"/>
        </w:rPr>
      </w:pPr>
      <w:r>
        <w:rPr>
          <w:rFonts w:ascii="Times New Roman" w:eastAsia="Arial" w:hAnsi="Times New Roman" w:cs="Times New Roman"/>
          <w:b/>
          <w:u w:val="single"/>
        </w:rPr>
        <w:t>Poziom pierwszy 1</w:t>
      </w:r>
    </w:p>
    <w:p w:rsidR="00F0058B" w:rsidRDefault="00F0058B">
      <w:pPr>
        <w:pStyle w:val="Standard"/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rPr>
          <w:rFonts w:hint="eastAsia"/>
        </w:rPr>
      </w:pPr>
      <w:r>
        <w:rPr>
          <w:rFonts w:ascii="Times New Roman" w:eastAsia="sans-serif" w:hAnsi="Times New Roman" w:cs="Times New Roman"/>
        </w:rPr>
        <w:t xml:space="preserve">Uczeń nie opanował wiadomości i umiejętności na poziomie </w:t>
      </w:r>
      <w:r>
        <w:rPr>
          <w:rFonts w:ascii="Times New Roman" w:eastAsia="Times New Roman" w:hAnsi="Times New Roman" w:cs="Times New Roman"/>
        </w:rPr>
        <w:t>drugim niezbędnych do otrzymania promocji do klasy programowo wyższej.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</w:rPr>
        <w:t>EDUKACJA SPOŁECZNA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ind w:left="340"/>
        <w:jc w:val="center"/>
        <w:rPr>
          <w:rFonts w:ascii="Times New Roman" w:eastAsia="Arial" w:hAnsi="Times New Roman" w:cs="Times New Roman"/>
          <w:b/>
          <w:u w:val="single"/>
        </w:rPr>
      </w:pPr>
      <w:r>
        <w:rPr>
          <w:rFonts w:ascii="Times New Roman" w:eastAsia="Arial" w:hAnsi="Times New Roman" w:cs="Times New Roman"/>
          <w:b/>
          <w:u w:val="single"/>
        </w:rPr>
        <w:t xml:space="preserve">Poziom6 </w:t>
      </w:r>
    </w:p>
    <w:p w:rsidR="00F0058B" w:rsidRDefault="00F0058B">
      <w:pPr>
        <w:pStyle w:val="Standard"/>
        <w:ind w:left="340"/>
        <w:jc w:val="center"/>
        <w:rPr>
          <w:rFonts w:ascii="Times New Roman" w:hAnsi="Times New Roman" w:cs="Times New Roman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świadomie i ogromnym zaangażowaniem uczestniczy w </w:t>
      </w:r>
      <w:r>
        <w:rPr>
          <w:rFonts w:ascii="Times New Roman" w:eastAsia="Times New Roman" w:hAnsi="Times New Roman" w:cs="Times New Roman"/>
        </w:rPr>
        <w:t>pracach grupy;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identyfikuje się z grupą społeczną, do której należy;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rozumie, że wszyscy ludzie, także uczniowie, mają prawa i obowiązki i zawsze je przestrzega;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właściwie ocenia postępowanie swoje i innych osób, kierując się wartościami;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zawsze sz</w:t>
      </w:r>
      <w:r>
        <w:rPr>
          <w:rFonts w:ascii="Times New Roman" w:eastAsia="Times New Roman" w:hAnsi="Times New Roman" w:cs="Times New Roman"/>
        </w:rPr>
        <w:t>anuje zwyczaje i tradycje różnych grup społecznych i narodów;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chętnie i z wielkim zaangażowaniem pełni w grupie określone funkcje;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interesuje się historią, zna fakty z historii państwa polskiego i o nich opowiada,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chętnie bierze udział w świętach nar</w:t>
      </w:r>
      <w:r>
        <w:rPr>
          <w:rFonts w:ascii="Times New Roman" w:eastAsia="Times New Roman" w:hAnsi="Times New Roman" w:cs="Times New Roman"/>
        </w:rPr>
        <w:t>odowych i innych ważnych dniach pamięci o charakterze lokalnym i ogólnopolskim;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opowiada historię własnej rodziny, przedstawia wybrane postacie i samodzielnie wyszukuje i prezentuje ciekawostki o wielkich Polakach;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ind w:left="340"/>
        <w:jc w:val="center"/>
        <w:rPr>
          <w:rFonts w:ascii="Times New Roman" w:eastAsia="Arial" w:hAnsi="Times New Roman" w:cs="Times New Roman"/>
          <w:b/>
          <w:u w:val="single"/>
        </w:rPr>
      </w:pPr>
      <w:r>
        <w:rPr>
          <w:rFonts w:ascii="Times New Roman" w:eastAsia="Arial" w:hAnsi="Times New Roman" w:cs="Times New Roman"/>
          <w:b/>
          <w:u w:val="single"/>
        </w:rPr>
        <w:t>Poziom 5</w:t>
      </w:r>
    </w:p>
    <w:p w:rsidR="00F0058B" w:rsidRDefault="00F0058B">
      <w:pPr>
        <w:pStyle w:val="Standard"/>
        <w:ind w:left="340"/>
        <w:jc w:val="center"/>
        <w:rPr>
          <w:rFonts w:ascii="Times New Roman" w:hAnsi="Times New Roman" w:cs="Times New Roman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świadomie uczestniczy w pr</w:t>
      </w:r>
      <w:r>
        <w:rPr>
          <w:rFonts w:ascii="Times New Roman" w:eastAsia="Times New Roman" w:hAnsi="Times New Roman" w:cs="Times New Roman"/>
        </w:rPr>
        <w:t>acach grupy;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identyfikuje się z grupą społeczną, do której należy;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rozumie, że wszyscy ludzie, także uczniowie, mają prawa i obowiązki;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ocenia postępowanie swoje i innych osób, kierując się wartościami;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szanuje zwyczaje i tradycje różnych grup społ</w:t>
      </w:r>
      <w:r>
        <w:rPr>
          <w:rFonts w:ascii="Times New Roman" w:eastAsia="Times New Roman" w:hAnsi="Times New Roman" w:cs="Times New Roman"/>
        </w:rPr>
        <w:t>ecznych i narodów;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pełni w grupie określone funkcje;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ma orientację w czasie historycznym,  zna fakty z historii państwa polskiego i o nich opowiada;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- bierze udział w świętach narodowych i innych ważnych dniach pamięci o charakterze lokalnym i </w:t>
      </w:r>
      <w:r>
        <w:rPr>
          <w:rFonts w:ascii="Times New Roman" w:eastAsia="Times New Roman" w:hAnsi="Times New Roman" w:cs="Times New Roman"/>
        </w:rPr>
        <w:t>ogólnopolskim;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opowiada historię własnej rodziny, przedstawia wybrane postaci i prezentuje ciekawostki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 wielkich Polakach;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F0058B">
      <w:pPr>
        <w:pStyle w:val="Standard"/>
        <w:ind w:left="340"/>
        <w:jc w:val="center"/>
        <w:rPr>
          <w:rFonts w:ascii="Times New Roman" w:hAnsi="Times New Roman" w:cs="Times New Roman"/>
        </w:rPr>
      </w:pPr>
    </w:p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 xml:space="preserve">Poziom 4 </w:t>
      </w:r>
    </w:p>
    <w:p w:rsidR="00F0058B" w:rsidRDefault="00F0058B">
      <w:pPr>
        <w:pStyle w:val="Standard"/>
        <w:jc w:val="center"/>
        <w:rPr>
          <w:rFonts w:ascii="Times New Roman" w:hAnsi="Times New Roman" w:cs="Times New Roman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uczeń chętnie uczestniczy w pracach grupy;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zna tradycje i zwyczaje rodzinne;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- wypełnia stałe obowiązki, kieruje </w:t>
      </w:r>
      <w:r>
        <w:rPr>
          <w:rFonts w:ascii="Times New Roman" w:eastAsia="Arial" w:hAnsi="Times New Roman" w:cs="Times New Roman"/>
        </w:rPr>
        <w:t>się wartościami;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zna historię swojej miejscowości oraz legendy z nią związane;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wskazuje urzędy i zakłady usługowe; szanuje wytwory ludzkiej pracy;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zna zasady bycia uczniem i dobrym kolegą;</w:t>
      </w:r>
    </w:p>
    <w:p w:rsidR="00F0058B" w:rsidRDefault="001617E0">
      <w:pPr>
        <w:pStyle w:val="Standard"/>
        <w:tabs>
          <w:tab w:val="left" w:pos="700"/>
        </w:tabs>
        <w:rPr>
          <w:rFonts w:hint="eastAsia"/>
        </w:rPr>
      </w:pPr>
      <w:r>
        <w:rPr>
          <w:rFonts w:ascii="Times New Roman" w:eastAsia="Arial" w:hAnsi="Times New Roman" w:cs="Times New Roman"/>
        </w:rPr>
        <w:t>- radzi sobie z sukcesem i porażką;</w:t>
      </w:r>
    </w:p>
    <w:p w:rsidR="00F0058B" w:rsidRDefault="001617E0">
      <w:pPr>
        <w:pStyle w:val="Standard"/>
        <w:tabs>
          <w:tab w:val="left" w:pos="700"/>
        </w:tabs>
        <w:rPr>
          <w:rFonts w:hint="eastAsia"/>
        </w:rPr>
      </w:pPr>
      <w:r>
        <w:rPr>
          <w:rFonts w:ascii="Times New Roman" w:eastAsia="Arial" w:hAnsi="Times New Roman" w:cs="Times New Roman"/>
        </w:rPr>
        <w:t>- bierze udział w apelach</w:t>
      </w:r>
      <w:r>
        <w:rPr>
          <w:rFonts w:ascii="Times New Roman" w:eastAsia="Arial" w:hAnsi="Times New Roman" w:cs="Times New Roman"/>
        </w:rPr>
        <w:t xml:space="preserve"> szkolnych;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dba o bezpieczeństwo, higienę otoczenia i  żywienia;</w:t>
      </w:r>
    </w:p>
    <w:p w:rsidR="00F0058B" w:rsidRDefault="00F0058B">
      <w:pPr>
        <w:pStyle w:val="Standard"/>
        <w:tabs>
          <w:tab w:val="left" w:pos="700"/>
        </w:tabs>
        <w:rPr>
          <w:rFonts w:ascii="Times New Roman" w:hAnsi="Times New Roman" w:cs="Times New Roman"/>
        </w:rPr>
      </w:pPr>
    </w:p>
    <w:p w:rsidR="00F0058B" w:rsidRDefault="00F0058B">
      <w:pPr>
        <w:pStyle w:val="Standard"/>
        <w:jc w:val="center"/>
        <w:rPr>
          <w:rFonts w:ascii="Times New Roman" w:eastAsia="Arial" w:hAnsi="Times New Roman" w:cs="Times New Roman"/>
          <w:b/>
          <w:u w:val="single"/>
        </w:rPr>
      </w:pPr>
    </w:p>
    <w:p w:rsidR="00F0058B" w:rsidRDefault="00F0058B">
      <w:pPr>
        <w:pStyle w:val="Standard"/>
        <w:jc w:val="center"/>
        <w:rPr>
          <w:rFonts w:ascii="Times New Roman" w:eastAsia="Arial" w:hAnsi="Times New Roman" w:cs="Times New Roman"/>
          <w:b/>
          <w:u w:val="single"/>
        </w:rPr>
      </w:pPr>
    </w:p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>Poziom 3</w:t>
      </w:r>
    </w:p>
    <w:p w:rsidR="00F0058B" w:rsidRDefault="00F0058B">
      <w:pPr>
        <w:pStyle w:val="Standard"/>
        <w:jc w:val="center"/>
        <w:rPr>
          <w:rFonts w:ascii="Times New Roman" w:hAnsi="Times New Roman" w:cs="Times New Roman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uczeń uczestniczy w pracach grupy;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orientuje się w tradycjach i zwyczajach rodzinnych;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stara się wypełniać stałe obowiązki i kierować się wartościami;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zna historię swoj</w:t>
      </w:r>
      <w:r>
        <w:rPr>
          <w:rFonts w:ascii="Times New Roman" w:eastAsia="Arial" w:hAnsi="Times New Roman" w:cs="Times New Roman"/>
        </w:rPr>
        <w:t>ej miejscowości oraz legendy z nim związane;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wskazuje urzędy i zakłady usługowe, stara się szanować wytwory ludzkiej pracy;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zna zasady bycia uczniem i dobrym kolegą, jednak nie zawsze je przestrzega;</w:t>
      </w:r>
    </w:p>
    <w:p w:rsidR="00F0058B" w:rsidRDefault="001617E0">
      <w:pPr>
        <w:pStyle w:val="Standard"/>
        <w:tabs>
          <w:tab w:val="left" w:pos="700"/>
        </w:tabs>
        <w:rPr>
          <w:rFonts w:hint="eastAsia"/>
        </w:rPr>
      </w:pPr>
      <w:r>
        <w:rPr>
          <w:rFonts w:ascii="Times New Roman" w:eastAsia="Arial" w:hAnsi="Times New Roman" w:cs="Times New Roman"/>
        </w:rPr>
        <w:t>- nie zawsze radzi sobie z sukcesem i porażką;</w:t>
      </w:r>
    </w:p>
    <w:p w:rsidR="00F0058B" w:rsidRDefault="001617E0">
      <w:pPr>
        <w:pStyle w:val="Standard"/>
        <w:tabs>
          <w:tab w:val="left" w:pos="700"/>
        </w:tabs>
        <w:rPr>
          <w:rFonts w:hint="eastAsia"/>
        </w:rPr>
      </w:pPr>
      <w:r>
        <w:rPr>
          <w:rFonts w:ascii="Times New Roman" w:eastAsia="Arial" w:hAnsi="Times New Roman" w:cs="Times New Roman"/>
        </w:rPr>
        <w:t xml:space="preserve">- na </w:t>
      </w:r>
      <w:r>
        <w:rPr>
          <w:rFonts w:ascii="Times New Roman" w:eastAsia="Arial" w:hAnsi="Times New Roman" w:cs="Times New Roman"/>
        </w:rPr>
        <w:t>prośbę nauczyciela bierze udział w apelach szkolnych;</w:t>
      </w:r>
    </w:p>
    <w:p w:rsidR="00F0058B" w:rsidRDefault="001617E0">
      <w:pPr>
        <w:pStyle w:val="Standard"/>
        <w:tabs>
          <w:tab w:val="left" w:pos="700"/>
        </w:tabs>
        <w:rPr>
          <w:rFonts w:hint="eastAsia"/>
        </w:rPr>
      </w:pPr>
      <w:r>
        <w:rPr>
          <w:rFonts w:ascii="Times New Roman" w:eastAsia="Arial" w:hAnsi="Times New Roman" w:cs="Times New Roman"/>
        </w:rPr>
        <w:t>- stara się dbać o bezpieczeństwo, higienę otoczenia i  żywienia;</w:t>
      </w:r>
    </w:p>
    <w:p w:rsidR="00F0058B" w:rsidRDefault="00F0058B">
      <w:pPr>
        <w:pStyle w:val="Standard"/>
        <w:tabs>
          <w:tab w:val="left" w:pos="700"/>
        </w:tabs>
        <w:rPr>
          <w:rFonts w:ascii="Times New Roman" w:hAnsi="Times New Roman" w:cs="Times New Roman"/>
        </w:rPr>
      </w:pPr>
    </w:p>
    <w:p w:rsidR="00F0058B" w:rsidRDefault="00F0058B">
      <w:pPr>
        <w:pStyle w:val="Standard"/>
        <w:jc w:val="right"/>
        <w:rPr>
          <w:rFonts w:ascii="Times New Roman" w:eastAsia="Arial" w:hAnsi="Times New Roman" w:cs="Times New Roman"/>
        </w:rPr>
      </w:pPr>
      <w:bookmarkStart w:id="5" w:name="page9"/>
    </w:p>
    <w:p w:rsidR="00F0058B" w:rsidRDefault="001617E0">
      <w:pPr>
        <w:pStyle w:val="Standard"/>
        <w:ind w:left="340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>Poziom drugi 2- minimalny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uczeń zna nazwę swojej miejscowości i własny adres zamieszkania;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identyfikuje się z rodziną;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zna pods</w:t>
      </w:r>
      <w:r>
        <w:rPr>
          <w:rFonts w:ascii="Times New Roman" w:eastAsia="Arial" w:hAnsi="Times New Roman" w:cs="Times New Roman"/>
        </w:rPr>
        <w:t>tawowe zasady bezpieczeństwa, jednak nie zawsze je przestrzega;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stara się dbać o czystość i estetykę swoją i otoczenia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F0058B">
      <w:pPr>
        <w:pStyle w:val="Standard"/>
        <w:ind w:left="340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>Poziom pierwszy 1</w:t>
      </w:r>
    </w:p>
    <w:p w:rsidR="00F0058B" w:rsidRDefault="00F0058B">
      <w:pPr>
        <w:pStyle w:val="Standard"/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rPr>
          <w:rFonts w:hint="eastAsia"/>
        </w:rPr>
      </w:pPr>
      <w:r>
        <w:rPr>
          <w:rFonts w:ascii="Times New Roman" w:eastAsia="sans-serif" w:hAnsi="Times New Roman" w:cs="Times New Roman"/>
        </w:rPr>
        <w:t xml:space="preserve">Uczeń nie opanował wiadomości i umiejętności na poziomie </w:t>
      </w:r>
      <w:r>
        <w:rPr>
          <w:rFonts w:ascii="Times New Roman" w:eastAsia="Times New Roman" w:hAnsi="Times New Roman" w:cs="Times New Roman"/>
        </w:rPr>
        <w:t xml:space="preserve">drugim  </w:t>
      </w:r>
      <w:r>
        <w:rPr>
          <w:rFonts w:ascii="Times New Roman" w:eastAsia="Times New Roman" w:hAnsi="Times New Roman" w:cs="Times New Roman"/>
          <w:b/>
        </w:rPr>
        <w:t xml:space="preserve">niezbędnych do otrzymania promocji do klasy </w:t>
      </w:r>
      <w:r>
        <w:rPr>
          <w:rFonts w:ascii="Times New Roman" w:eastAsia="Times New Roman" w:hAnsi="Times New Roman" w:cs="Times New Roman"/>
          <w:b/>
        </w:rPr>
        <w:t>programowo wyższej.</w:t>
      </w:r>
      <w:bookmarkEnd w:id="5"/>
    </w:p>
    <w:p w:rsidR="00F0058B" w:rsidRDefault="00F0058B">
      <w:pPr>
        <w:pStyle w:val="Standard"/>
        <w:jc w:val="center"/>
        <w:rPr>
          <w:rFonts w:ascii="Times New Roman" w:eastAsia="Times New Roman" w:hAnsi="Times New Roman" w:cs="Times New Roman"/>
          <w:b/>
        </w:rPr>
      </w:pPr>
    </w:p>
    <w:p w:rsidR="00F0058B" w:rsidRDefault="001617E0">
      <w:pPr>
        <w:pStyle w:val="Standard"/>
        <w:ind w:left="2440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 xml:space="preserve">                   EDUKACJA PLASTYCZNA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ind w:left="340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 xml:space="preserve">Poziom6 </w:t>
      </w:r>
    </w:p>
    <w:p w:rsidR="00F0058B" w:rsidRDefault="00F0058B">
      <w:pPr>
        <w:pStyle w:val="Standard"/>
        <w:ind w:left="340"/>
        <w:rPr>
          <w:rFonts w:ascii="Times New Roman" w:hAnsi="Times New Roman" w:cs="Times New Roman"/>
          <w:u w:val="single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uczeń określa swoją przynależność kulturową poprzez kontakt z różnymi dziedzinami sztuki,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zabytkami i tradycjami kraju, w którym żyje;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- samodzielnie rozpoznaje i nazywa dziedziny </w:t>
      </w:r>
      <w:r>
        <w:rPr>
          <w:rFonts w:ascii="Times New Roman" w:eastAsia="Times New Roman" w:hAnsi="Times New Roman" w:cs="Times New Roman"/>
        </w:rPr>
        <w:t>sztuki;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interesuje się plastyką, chętnie uprawia działalność plastyczną, jest ekspresyjny i twórczy;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prowadzi własną działalność twórczą, stosując różnorodne środki wyrazu w kompozycjach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płaskich i przestrzennych;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poszukuje własnych, oryginalnych roz</w:t>
      </w:r>
      <w:r>
        <w:rPr>
          <w:rFonts w:ascii="Times New Roman" w:eastAsia="Arial" w:hAnsi="Times New Roman" w:cs="Times New Roman"/>
        </w:rPr>
        <w:t>wiązań;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tworzy prace estetyczne, oszczędnie gospodaruje materiałami;</w:t>
      </w:r>
    </w:p>
    <w:p w:rsidR="00F0058B" w:rsidRDefault="00F0058B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ind w:left="340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 xml:space="preserve">Poziom 5 </w:t>
      </w:r>
    </w:p>
    <w:p w:rsidR="00F0058B" w:rsidRDefault="00F0058B">
      <w:pPr>
        <w:pStyle w:val="Standard"/>
        <w:ind w:left="340"/>
        <w:rPr>
          <w:rFonts w:ascii="Times New Roman" w:hAnsi="Times New Roman" w:cs="Times New Roman"/>
          <w:u w:val="single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uczeń określa swoją przynależność kulturową poprzez kontakt z wybranymi dziedzinami sztuki,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zabytkami i tradycjami środowiska, w którym żyje,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nazywa dziedziny sztuki;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</w:rPr>
        <w:t>uprawia działalność plastyczną, jest ekspresyjny i twórczy;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prowadzi własną działalność twórczą, stosując różnorodne środki wyrazu w kompozycjach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płaskich i przestrzennych;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poszukuje własnych, oryginalnych rozwiązań;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- oszczędnie gospodaruje </w:t>
      </w:r>
      <w:r>
        <w:rPr>
          <w:rFonts w:ascii="Times New Roman" w:eastAsia="Arial" w:hAnsi="Times New Roman" w:cs="Times New Roman"/>
        </w:rPr>
        <w:t>materiałami;</w:t>
      </w:r>
    </w:p>
    <w:p w:rsidR="00F0058B" w:rsidRDefault="00F0058B">
      <w:pPr>
        <w:pStyle w:val="Standard"/>
        <w:rPr>
          <w:rFonts w:ascii="Times New Roman" w:eastAsia="Arial" w:hAnsi="Times New Roman" w:cs="Times New Roman"/>
        </w:rPr>
      </w:pPr>
    </w:p>
    <w:p w:rsidR="00F0058B" w:rsidRDefault="00F0058B">
      <w:pPr>
        <w:pStyle w:val="Standard"/>
        <w:rPr>
          <w:rFonts w:ascii="Times New Roman" w:eastAsia="Times New Roman" w:hAnsi="Times New Roman" w:cs="Times New Roman"/>
          <w:u w:val="single"/>
        </w:rPr>
      </w:pPr>
    </w:p>
    <w:p w:rsidR="00F0058B" w:rsidRDefault="00F0058B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</w:p>
    <w:p w:rsidR="00F0058B" w:rsidRDefault="00F0058B">
      <w:pPr>
        <w:pStyle w:val="Standard"/>
        <w:rPr>
          <w:rFonts w:ascii="Times New Roman" w:eastAsia="Arial" w:hAnsi="Times New Roman" w:cs="Times New Roman"/>
        </w:rPr>
      </w:pPr>
    </w:p>
    <w:p w:rsidR="00F0058B" w:rsidRDefault="00F0058B">
      <w:pPr>
        <w:pStyle w:val="Standard"/>
        <w:rPr>
          <w:rFonts w:ascii="Times New Roman" w:eastAsia="Times New Roman" w:hAnsi="Times New Roman" w:cs="Times New Roman"/>
          <w:u w:val="single"/>
        </w:rPr>
      </w:pPr>
    </w:p>
    <w:p w:rsidR="00F0058B" w:rsidRDefault="00F0058B">
      <w:pPr>
        <w:pStyle w:val="Standard"/>
        <w:ind w:left="340"/>
        <w:jc w:val="center"/>
        <w:rPr>
          <w:rFonts w:ascii="Times New Roman" w:eastAsia="Arial" w:hAnsi="Times New Roman" w:cs="Times New Roman"/>
          <w:b/>
          <w:u w:val="single"/>
        </w:rPr>
      </w:pPr>
    </w:p>
    <w:p w:rsidR="00F0058B" w:rsidRDefault="001617E0">
      <w:pPr>
        <w:pStyle w:val="Standard"/>
        <w:ind w:left="340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 xml:space="preserve">Poziom 4 </w:t>
      </w:r>
      <w:bookmarkStart w:id="6" w:name="page10"/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tabs>
          <w:tab w:val="left" w:pos="1037"/>
        </w:tabs>
        <w:ind w:left="337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uczeń estetycznie wykonuje prace plastyczne;</w:t>
      </w:r>
    </w:p>
    <w:p w:rsidR="00F0058B" w:rsidRDefault="001617E0">
      <w:pPr>
        <w:pStyle w:val="Standard"/>
        <w:tabs>
          <w:tab w:val="left" w:pos="1037"/>
        </w:tabs>
        <w:ind w:left="337"/>
        <w:rPr>
          <w:rFonts w:hint="eastAsia"/>
        </w:rPr>
      </w:pPr>
      <w:r>
        <w:rPr>
          <w:rFonts w:ascii="Times New Roman" w:eastAsia="Arial" w:hAnsi="Times New Roman" w:cs="Times New Roman"/>
        </w:rPr>
        <w:t>- stosuje różnorodne techniki prac plastycznych;</w:t>
      </w:r>
    </w:p>
    <w:p w:rsidR="00F0058B" w:rsidRDefault="001617E0">
      <w:pPr>
        <w:pStyle w:val="Standard"/>
        <w:tabs>
          <w:tab w:val="left" w:pos="1037"/>
        </w:tabs>
        <w:ind w:left="337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ustala kolejność wykonywania czynności;</w:t>
      </w:r>
    </w:p>
    <w:p w:rsidR="00F0058B" w:rsidRDefault="001617E0">
      <w:pPr>
        <w:pStyle w:val="Standard"/>
        <w:tabs>
          <w:tab w:val="left" w:pos="1037"/>
        </w:tabs>
        <w:ind w:left="337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zna podstawowe dziedziny sztuk plastycznych;</w:t>
      </w:r>
    </w:p>
    <w:p w:rsidR="00F0058B" w:rsidRDefault="001617E0">
      <w:pPr>
        <w:pStyle w:val="Standard"/>
        <w:tabs>
          <w:tab w:val="left" w:pos="1037"/>
        </w:tabs>
        <w:ind w:left="337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- bezpiecznie korzysta z domowych </w:t>
      </w:r>
      <w:r>
        <w:rPr>
          <w:rFonts w:ascii="Times New Roman" w:eastAsia="Arial" w:hAnsi="Times New Roman" w:cs="Times New Roman"/>
        </w:rPr>
        <w:t>urządzeń technicznych;</w:t>
      </w:r>
    </w:p>
    <w:p w:rsidR="00F0058B" w:rsidRDefault="001617E0">
      <w:pPr>
        <w:pStyle w:val="Standard"/>
        <w:tabs>
          <w:tab w:val="left" w:pos="1037"/>
        </w:tabs>
        <w:ind w:left="337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samodzielnie organizuje sobie miejsce pracy, dba o ład i porządek podczas wykonywania pracy plastycznej;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ind w:left="340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>Poziom 3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tabs>
          <w:tab w:val="left" w:pos="1037"/>
        </w:tabs>
        <w:ind w:left="337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uczeń stara się estetycznie wykonywać prace plastyczne;</w:t>
      </w:r>
    </w:p>
    <w:p w:rsidR="00F0058B" w:rsidRDefault="001617E0">
      <w:pPr>
        <w:pStyle w:val="Standard"/>
        <w:tabs>
          <w:tab w:val="left" w:pos="1037"/>
        </w:tabs>
        <w:ind w:left="337"/>
        <w:rPr>
          <w:rFonts w:hint="eastAsia"/>
        </w:rPr>
      </w:pPr>
      <w:r>
        <w:rPr>
          <w:rFonts w:ascii="Times New Roman" w:eastAsia="Arial" w:hAnsi="Times New Roman" w:cs="Times New Roman"/>
        </w:rPr>
        <w:t>- wzoruje się na innych podczas zastosowania technik plas</w:t>
      </w:r>
      <w:r>
        <w:rPr>
          <w:rFonts w:ascii="Times New Roman" w:eastAsia="Arial" w:hAnsi="Times New Roman" w:cs="Times New Roman"/>
        </w:rPr>
        <w:t>tycznych;</w:t>
      </w:r>
    </w:p>
    <w:p w:rsidR="00F0058B" w:rsidRDefault="001617E0">
      <w:pPr>
        <w:pStyle w:val="Standard"/>
        <w:tabs>
          <w:tab w:val="left" w:pos="1037"/>
        </w:tabs>
        <w:ind w:left="337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stara się samodzielnie ustalić kolejność wykonywania czynności;</w:t>
      </w:r>
    </w:p>
    <w:p w:rsidR="00F0058B" w:rsidRDefault="001617E0">
      <w:pPr>
        <w:pStyle w:val="Standard"/>
        <w:tabs>
          <w:tab w:val="left" w:pos="1037"/>
        </w:tabs>
        <w:ind w:left="337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zna wybrane dziedziny sztuk plastycznych;</w:t>
      </w:r>
    </w:p>
    <w:p w:rsidR="00F0058B" w:rsidRDefault="001617E0">
      <w:pPr>
        <w:pStyle w:val="Standard"/>
        <w:tabs>
          <w:tab w:val="left" w:pos="1037"/>
        </w:tabs>
        <w:ind w:left="337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zazwyczaj bezpiecznie korzysta z domowych urządzeń technicznych;</w:t>
      </w:r>
    </w:p>
    <w:p w:rsidR="00F0058B" w:rsidRDefault="001617E0">
      <w:pPr>
        <w:pStyle w:val="Standard"/>
        <w:tabs>
          <w:tab w:val="left" w:pos="1037"/>
        </w:tabs>
        <w:ind w:left="337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nie zawsze dba o ład i porządek;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ind w:left="340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>Poziom drugi 2 - minimalny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tabs>
          <w:tab w:val="left" w:pos="1037"/>
        </w:tabs>
        <w:ind w:left="337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ucz</w:t>
      </w:r>
      <w:r>
        <w:rPr>
          <w:rFonts w:ascii="Times New Roman" w:eastAsia="Arial" w:hAnsi="Times New Roman" w:cs="Times New Roman"/>
        </w:rPr>
        <w:t>eń niedbale wykonuje zadaną pracę plastyczną;</w:t>
      </w:r>
    </w:p>
    <w:p w:rsidR="00F0058B" w:rsidRDefault="001617E0">
      <w:pPr>
        <w:pStyle w:val="Standard"/>
        <w:tabs>
          <w:tab w:val="left" w:pos="1037"/>
        </w:tabs>
        <w:ind w:left="337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stosuje wskazane techniki plastyczne;</w:t>
      </w:r>
    </w:p>
    <w:p w:rsidR="00F0058B" w:rsidRDefault="001617E0">
      <w:pPr>
        <w:pStyle w:val="Standard"/>
        <w:tabs>
          <w:tab w:val="left" w:pos="1037"/>
        </w:tabs>
        <w:ind w:left="337"/>
        <w:rPr>
          <w:rFonts w:hint="eastAsia"/>
        </w:rPr>
      </w:pPr>
      <w:r>
        <w:rPr>
          <w:rFonts w:ascii="Times New Roman" w:eastAsia="Arial" w:hAnsi="Times New Roman" w:cs="Times New Roman"/>
        </w:rPr>
        <w:t>- zna nazwy barw podstawowych;</w:t>
      </w:r>
    </w:p>
    <w:p w:rsidR="00F0058B" w:rsidRDefault="001617E0">
      <w:pPr>
        <w:pStyle w:val="Standard"/>
        <w:tabs>
          <w:tab w:val="left" w:pos="1037"/>
        </w:tabs>
        <w:ind w:left="337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oczekuje pomocy podczas wykonywania prac plastycznych;</w:t>
      </w:r>
    </w:p>
    <w:p w:rsidR="00F0058B" w:rsidRDefault="001617E0">
      <w:pPr>
        <w:pStyle w:val="Standard"/>
        <w:tabs>
          <w:tab w:val="left" w:pos="1037"/>
        </w:tabs>
        <w:ind w:left="337"/>
        <w:rPr>
          <w:rFonts w:hint="eastAsia"/>
        </w:rPr>
      </w:pPr>
      <w:r>
        <w:rPr>
          <w:rFonts w:ascii="Times New Roman" w:eastAsia="Arial" w:hAnsi="Times New Roman" w:cs="Times New Roman"/>
        </w:rPr>
        <w:t>- zagospodarowuje niecałą powierzchnię kartki;</w:t>
      </w:r>
    </w:p>
    <w:p w:rsidR="00F0058B" w:rsidRDefault="00F0058B">
      <w:pPr>
        <w:pStyle w:val="Standard"/>
        <w:rPr>
          <w:rFonts w:ascii="Times New Roman" w:eastAsia="Arial" w:hAnsi="Times New Roman" w:cs="Times New Roman"/>
        </w:rPr>
      </w:pP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F0058B">
      <w:pPr>
        <w:pStyle w:val="Standard"/>
        <w:ind w:left="340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lastRenderedPageBreak/>
        <w:t>Poziom pierwszy 1</w:t>
      </w:r>
    </w:p>
    <w:p w:rsidR="00F0058B" w:rsidRDefault="00F0058B">
      <w:pPr>
        <w:pStyle w:val="Standard"/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rPr>
          <w:rFonts w:hint="eastAsia"/>
        </w:rPr>
      </w:pPr>
      <w:r>
        <w:rPr>
          <w:rFonts w:ascii="Times New Roman" w:eastAsia="sans-serif" w:hAnsi="Times New Roman" w:cs="Times New Roman"/>
        </w:rPr>
        <w:t xml:space="preserve">Uczeń nie </w:t>
      </w:r>
      <w:r>
        <w:rPr>
          <w:rFonts w:ascii="Times New Roman" w:eastAsia="sans-serif" w:hAnsi="Times New Roman" w:cs="Times New Roman"/>
        </w:rPr>
        <w:t xml:space="preserve">opanował wiadomości i umiejętności na poziomie </w:t>
      </w:r>
      <w:r>
        <w:rPr>
          <w:rFonts w:ascii="Times New Roman" w:eastAsia="Times New Roman" w:hAnsi="Times New Roman" w:cs="Times New Roman"/>
        </w:rPr>
        <w:t xml:space="preserve">drugim 2 </w:t>
      </w:r>
      <w:r>
        <w:rPr>
          <w:rFonts w:ascii="Times New Roman" w:eastAsia="Times New Roman" w:hAnsi="Times New Roman" w:cs="Times New Roman"/>
          <w:b/>
        </w:rPr>
        <w:t>niezbędnych do otrzymania promocji do klasy programowo wyższej.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bookmarkEnd w:id="6"/>
    <w:p w:rsidR="00F0058B" w:rsidRDefault="001617E0">
      <w:pPr>
        <w:pStyle w:val="Standard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EDUKACJA MUZYCZNA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F0058B">
      <w:pPr>
        <w:pStyle w:val="Standard"/>
        <w:rPr>
          <w:rFonts w:ascii="Times New Roman" w:eastAsia="Arial" w:hAnsi="Times New Roman" w:cs="Times New Roman"/>
          <w:b/>
        </w:rPr>
      </w:pPr>
    </w:p>
    <w:p w:rsidR="00F0058B" w:rsidRDefault="001617E0">
      <w:pPr>
        <w:pStyle w:val="Standard"/>
        <w:ind w:left="340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 xml:space="preserve">Poziom 6 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uczeń interesuje się muzyką, aktywnie słucha muzyki i określa jej cechy, rozpoznaje podstawowe formy </w:t>
      </w:r>
      <w:r>
        <w:rPr>
          <w:rFonts w:ascii="Times New Roman" w:eastAsia="Times New Roman" w:hAnsi="Times New Roman" w:cs="Times New Roman"/>
        </w:rPr>
        <w:t>muzyczne;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śpiewa piosenki ze słuchu, samodzielnie tworzy proste ilustracje dźwiękowe do tekstów i obrazów oraz improwizacje ruchowe do muzyki;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chętnie realizuje ruchem proste rytmy i  układy rytmiczne, reaguje na  zmiany tempa, metrum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 dynamiki;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roz</w:t>
      </w:r>
      <w:r>
        <w:rPr>
          <w:rFonts w:ascii="Times New Roman" w:eastAsia="Times New Roman" w:hAnsi="Times New Roman" w:cs="Times New Roman"/>
        </w:rPr>
        <w:t>różnia podstawowe elementy muzyki i znaki notacji muzycznej;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interesuje się instrumentami,  gra na wybranych instrumentach muzycznych proste melodie i akompaniamenty;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tańczy podstawowe kroki krakowiaka, polki lub innych tańców ludowych;</w:t>
      </w:r>
    </w:p>
    <w:p w:rsidR="00F0058B" w:rsidRDefault="001617E0">
      <w:pPr>
        <w:pStyle w:val="Standard"/>
        <w:tabs>
          <w:tab w:val="left" w:pos="688"/>
        </w:tabs>
        <w:ind w:right="520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chętnie uczes</w:t>
      </w:r>
      <w:r>
        <w:rPr>
          <w:rFonts w:ascii="Times New Roman" w:eastAsia="Arial" w:hAnsi="Times New Roman" w:cs="Times New Roman"/>
        </w:rPr>
        <w:t>tniczy w koncertach muzycznych;</w:t>
      </w:r>
    </w:p>
    <w:p w:rsidR="00F0058B" w:rsidRDefault="001617E0">
      <w:pPr>
        <w:pStyle w:val="Standard"/>
        <w:tabs>
          <w:tab w:val="left" w:pos="688"/>
        </w:tabs>
        <w:ind w:right="520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zawsze kulturalnie słucha muzyki i wzorowo zachowuje się podczas koncertów;</w:t>
      </w:r>
    </w:p>
    <w:p w:rsidR="00F0058B" w:rsidRDefault="00F0058B">
      <w:pPr>
        <w:pStyle w:val="Standard"/>
        <w:tabs>
          <w:tab w:val="left" w:pos="688"/>
        </w:tabs>
        <w:ind w:right="520"/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ind w:left="340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>Poziom 5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aktywnie słucha muzyki i określa jej cechy, rozpoznaje podstawowe formy muzyczne;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śpiewa piosenki ze słuchu, tworzy proste ilustrac</w:t>
      </w:r>
      <w:r>
        <w:rPr>
          <w:rFonts w:ascii="Times New Roman" w:eastAsia="Times New Roman" w:hAnsi="Times New Roman" w:cs="Times New Roman"/>
        </w:rPr>
        <w:t>je dźwiękowe do tekstów i obrazów oraz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improwizacje ruchowe do muzyki;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realizuje ruchem proste rytmy i  układy rytmiczne, reaguje na  zmiany tempa, metrum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 dynamiki;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rozróżnia podstawowe elementy muzyki i znaki notacji muzycznej;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gra na wybranych </w:t>
      </w:r>
      <w:r>
        <w:rPr>
          <w:rFonts w:ascii="Times New Roman" w:eastAsia="Times New Roman" w:hAnsi="Times New Roman" w:cs="Times New Roman"/>
        </w:rPr>
        <w:t>instrumentach muzycznych proste melodie i akompaniament;,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tańczy podstawowe kroki krakowiaka, polki lub innych tańców ludowych;</w:t>
      </w:r>
    </w:p>
    <w:p w:rsidR="00F0058B" w:rsidRDefault="001617E0">
      <w:pPr>
        <w:pStyle w:val="Standard"/>
        <w:tabs>
          <w:tab w:val="left" w:pos="688"/>
        </w:tabs>
        <w:ind w:right="520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chętnie uczestniczy w koncertach muzycznych;</w:t>
      </w:r>
    </w:p>
    <w:p w:rsidR="00F0058B" w:rsidRDefault="001617E0">
      <w:pPr>
        <w:pStyle w:val="Standard"/>
        <w:tabs>
          <w:tab w:val="left" w:pos="688"/>
        </w:tabs>
        <w:ind w:right="520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nabywa kultury słuchania muzyki i właściwego zachowania się podczas koncertów</w:t>
      </w:r>
      <w:r>
        <w:rPr>
          <w:rFonts w:ascii="Times New Roman" w:eastAsia="Arial" w:hAnsi="Times New Roman" w:cs="Times New Roman"/>
        </w:rPr>
        <w:t>;</w:t>
      </w:r>
    </w:p>
    <w:p w:rsidR="00F0058B" w:rsidRDefault="00F0058B">
      <w:pPr>
        <w:pStyle w:val="Standard"/>
        <w:tabs>
          <w:tab w:val="left" w:pos="688"/>
        </w:tabs>
        <w:ind w:right="520"/>
        <w:rPr>
          <w:rFonts w:ascii="Times New Roman" w:eastAsia="Arial" w:hAnsi="Times New Roman" w:cs="Times New Roman"/>
        </w:rPr>
      </w:pP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ind w:left="340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>Poziom 4</w:t>
      </w:r>
    </w:p>
    <w:p w:rsidR="00F0058B" w:rsidRDefault="00F0058B">
      <w:pPr>
        <w:pStyle w:val="Standard"/>
        <w:ind w:left="340"/>
        <w:jc w:val="center"/>
        <w:rPr>
          <w:rFonts w:ascii="Times New Roman" w:hAnsi="Times New Roman" w:cs="Times New Roman"/>
          <w:u w:val="single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uczeń w skupieniu słucha muzyki, rozpoznaje podstawowe formy muzyczne;</w:t>
      </w:r>
    </w:p>
    <w:p w:rsidR="00F0058B" w:rsidRDefault="001617E0">
      <w:pPr>
        <w:pStyle w:val="Standard"/>
        <w:tabs>
          <w:tab w:val="left" w:pos="14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śpiewa piosenkę jednogłosową zbiorowo i indywidualnie;</w:t>
      </w:r>
    </w:p>
    <w:p w:rsidR="00F0058B" w:rsidRDefault="001617E0">
      <w:pPr>
        <w:pStyle w:val="Standard"/>
        <w:tabs>
          <w:tab w:val="left" w:pos="14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stosuje prostą improwizację wokalną;</w:t>
      </w:r>
    </w:p>
    <w:p w:rsidR="00F0058B" w:rsidRDefault="001617E0">
      <w:pPr>
        <w:pStyle w:val="Standard"/>
        <w:tabs>
          <w:tab w:val="left" w:pos="14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pokazuje ręką linię melodyczną;</w:t>
      </w:r>
    </w:p>
    <w:p w:rsidR="00F0058B" w:rsidRDefault="001617E0">
      <w:pPr>
        <w:pStyle w:val="Standard"/>
        <w:tabs>
          <w:tab w:val="left" w:pos="14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- rozpoznaje głosy ludzkie: sopran, </w:t>
      </w:r>
      <w:r>
        <w:rPr>
          <w:rFonts w:ascii="Times New Roman" w:eastAsia="Arial" w:hAnsi="Times New Roman" w:cs="Times New Roman"/>
        </w:rPr>
        <w:t>bas, alt, tenor;</w:t>
      </w:r>
    </w:p>
    <w:p w:rsidR="00F0058B" w:rsidRDefault="001617E0">
      <w:pPr>
        <w:pStyle w:val="Standard"/>
        <w:tabs>
          <w:tab w:val="left" w:pos="14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rozpoznaje i zna brzmienie instrumentów;</w:t>
      </w:r>
    </w:p>
    <w:p w:rsidR="00F0058B" w:rsidRDefault="001617E0">
      <w:pPr>
        <w:pStyle w:val="Standard"/>
        <w:tabs>
          <w:tab w:val="left" w:pos="14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gra krótkie melodie na instrumentach: flet/dzwonki chromatyczne;</w:t>
      </w:r>
    </w:p>
    <w:p w:rsidR="00F0058B" w:rsidRDefault="001617E0">
      <w:pPr>
        <w:pStyle w:val="Standard"/>
        <w:tabs>
          <w:tab w:val="left" w:pos="14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tańczy podstawowe kroki krakowiaka;</w:t>
      </w:r>
    </w:p>
    <w:p w:rsidR="00F0058B" w:rsidRDefault="00F0058B">
      <w:pPr>
        <w:pStyle w:val="Standard"/>
        <w:tabs>
          <w:tab w:val="left" w:pos="1400"/>
        </w:tabs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ind w:left="340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>Poziom 3</w:t>
      </w:r>
    </w:p>
    <w:p w:rsidR="00F0058B" w:rsidRDefault="00F0058B">
      <w:pPr>
        <w:pStyle w:val="Standard"/>
        <w:ind w:left="340"/>
        <w:jc w:val="center"/>
        <w:rPr>
          <w:rFonts w:ascii="Times New Roman" w:hAnsi="Times New Roman" w:cs="Times New Roman"/>
          <w:u w:val="single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- uczeń stara się w skupieniu słuchać muzyki i z niewielką pomocą rozpoznaje pod</w:t>
      </w:r>
      <w:r>
        <w:rPr>
          <w:rFonts w:ascii="Times New Roman" w:eastAsia="Times New Roman" w:hAnsi="Times New Roman" w:cs="Times New Roman"/>
        </w:rPr>
        <w:t>stawowe formy muzyczne;</w:t>
      </w:r>
    </w:p>
    <w:p w:rsidR="00F0058B" w:rsidRDefault="001617E0">
      <w:pPr>
        <w:pStyle w:val="Standard"/>
        <w:tabs>
          <w:tab w:val="left" w:pos="14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uczeń śpiewa piosenkę jednogłosową zbiorowo i indywidualnie;</w:t>
      </w:r>
    </w:p>
    <w:p w:rsidR="00F0058B" w:rsidRDefault="001617E0">
      <w:pPr>
        <w:pStyle w:val="Standard"/>
        <w:tabs>
          <w:tab w:val="left" w:pos="14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z pomocą stosuje prostą improwizację wokalną;</w:t>
      </w:r>
    </w:p>
    <w:p w:rsidR="00F0058B" w:rsidRDefault="001617E0">
      <w:pPr>
        <w:pStyle w:val="Standard"/>
        <w:tabs>
          <w:tab w:val="left" w:pos="14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pokazuje ręką linię melodyczną;</w:t>
      </w:r>
    </w:p>
    <w:p w:rsidR="00F0058B" w:rsidRDefault="001617E0">
      <w:pPr>
        <w:pStyle w:val="Standard"/>
        <w:tabs>
          <w:tab w:val="left" w:pos="14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z pomocą różnicuje i nazywa głosy ludzkie: sopran, bas, alt, tenor;</w:t>
      </w:r>
    </w:p>
    <w:p w:rsidR="00F0058B" w:rsidRDefault="001617E0">
      <w:pPr>
        <w:pStyle w:val="Standard"/>
        <w:tabs>
          <w:tab w:val="left" w:pos="14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- rozpoznaje i </w:t>
      </w:r>
      <w:r>
        <w:rPr>
          <w:rFonts w:ascii="Times New Roman" w:eastAsia="Arial" w:hAnsi="Times New Roman" w:cs="Times New Roman"/>
        </w:rPr>
        <w:t>zna brzmienie instrumentów;</w:t>
      </w:r>
    </w:p>
    <w:p w:rsidR="00F0058B" w:rsidRDefault="001617E0">
      <w:pPr>
        <w:pStyle w:val="Standard"/>
        <w:tabs>
          <w:tab w:val="left" w:pos="14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tańczy podstawowe kroki krakowiaka;</w:t>
      </w:r>
    </w:p>
    <w:p w:rsidR="00F0058B" w:rsidRDefault="00F0058B">
      <w:pPr>
        <w:pStyle w:val="Standard"/>
        <w:tabs>
          <w:tab w:val="left" w:pos="1400"/>
        </w:tabs>
        <w:rPr>
          <w:rFonts w:ascii="Times New Roman" w:eastAsia="Arial" w:hAnsi="Times New Roman" w:cs="Times New Roman"/>
        </w:rPr>
      </w:pPr>
    </w:p>
    <w:p w:rsidR="00F0058B" w:rsidRDefault="00F0058B">
      <w:pPr>
        <w:pStyle w:val="Standard"/>
        <w:rPr>
          <w:rFonts w:ascii="Times New Roman" w:eastAsia="Arial" w:hAnsi="Times New Roman" w:cs="Times New Roman"/>
        </w:rPr>
      </w:pP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ind w:left="340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>Poziom drugi 2- minimalny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  <w:u w:val="single"/>
        </w:rPr>
      </w:pP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tabs>
          <w:tab w:val="left" w:pos="68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uczeń podejmuje próbę wspólnego z klasą śpiewu fragmentów piosenki;</w:t>
      </w:r>
    </w:p>
    <w:p w:rsidR="00F0058B" w:rsidRDefault="001617E0">
      <w:pPr>
        <w:pStyle w:val="Standard"/>
        <w:tabs>
          <w:tab w:val="left" w:pos="68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śpiewa niektóre zestawy głosek, sylaby, wykorzystuje poznane melodie;</w:t>
      </w:r>
    </w:p>
    <w:p w:rsidR="00F0058B" w:rsidRDefault="001617E0">
      <w:pPr>
        <w:pStyle w:val="Standard"/>
        <w:tabs>
          <w:tab w:val="left" w:pos="680"/>
        </w:tabs>
        <w:rPr>
          <w:rFonts w:hint="eastAsia"/>
        </w:rPr>
      </w:pPr>
      <w:r>
        <w:rPr>
          <w:rFonts w:ascii="Times New Roman" w:eastAsia="Arial" w:hAnsi="Times New Roman" w:cs="Times New Roman"/>
        </w:rPr>
        <w:t>- reaguje na różn</w:t>
      </w:r>
      <w:r>
        <w:rPr>
          <w:rFonts w:ascii="Times New Roman" w:eastAsia="Arial" w:hAnsi="Times New Roman" w:cs="Times New Roman"/>
        </w:rPr>
        <w:t>e sygnały muzyczne;</w:t>
      </w:r>
    </w:p>
    <w:p w:rsidR="00F0058B" w:rsidRDefault="001617E0">
      <w:pPr>
        <w:pStyle w:val="Standard"/>
        <w:tabs>
          <w:tab w:val="left" w:pos="68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próbuje powtarzać proste tematy rytmiczne w formie „echa”;</w:t>
      </w:r>
    </w:p>
    <w:p w:rsidR="00F0058B" w:rsidRDefault="001617E0">
      <w:pPr>
        <w:pStyle w:val="Standard"/>
        <w:tabs>
          <w:tab w:val="left" w:pos="68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zna brzmienie kilku instrumentów;</w:t>
      </w:r>
    </w:p>
    <w:p w:rsidR="00F0058B" w:rsidRDefault="00F0058B">
      <w:pPr>
        <w:pStyle w:val="Standard"/>
        <w:tabs>
          <w:tab w:val="left" w:pos="1017"/>
        </w:tabs>
        <w:ind w:left="337"/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>Poziom pierwszy 1</w:t>
      </w:r>
    </w:p>
    <w:p w:rsidR="00F0058B" w:rsidRDefault="00F0058B">
      <w:pPr>
        <w:pStyle w:val="Standard"/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rPr>
          <w:rFonts w:hint="eastAsia"/>
        </w:rPr>
      </w:pPr>
      <w:r>
        <w:rPr>
          <w:rFonts w:ascii="Times New Roman" w:eastAsia="sans-serif" w:hAnsi="Times New Roman" w:cs="Times New Roman"/>
        </w:rPr>
        <w:t xml:space="preserve">Uczeń nie opanował wiadomości i umiejętności na poziomie </w:t>
      </w:r>
      <w:r>
        <w:rPr>
          <w:rFonts w:ascii="Times New Roman" w:eastAsia="Times New Roman" w:hAnsi="Times New Roman" w:cs="Times New Roman"/>
        </w:rPr>
        <w:t xml:space="preserve">drugim 2 </w:t>
      </w:r>
      <w:r>
        <w:rPr>
          <w:rFonts w:ascii="Times New Roman" w:eastAsia="Times New Roman" w:hAnsi="Times New Roman" w:cs="Times New Roman"/>
          <w:b/>
        </w:rPr>
        <w:t xml:space="preserve">niezbędnych do otrzymania promocji do klasy </w:t>
      </w:r>
      <w:r>
        <w:rPr>
          <w:rFonts w:ascii="Times New Roman" w:eastAsia="Times New Roman" w:hAnsi="Times New Roman" w:cs="Times New Roman"/>
          <w:b/>
        </w:rPr>
        <w:t>programowo wyższej.</w:t>
      </w:r>
    </w:p>
    <w:p w:rsidR="00F0058B" w:rsidRDefault="00F0058B">
      <w:pPr>
        <w:pStyle w:val="Standard"/>
        <w:tabs>
          <w:tab w:val="left" w:pos="1360"/>
        </w:tabs>
        <w:ind w:left="680" w:hanging="343"/>
        <w:rPr>
          <w:rFonts w:ascii="Times New Roman" w:eastAsia="Arial" w:hAnsi="Times New Roman" w:cs="Times New Roman"/>
        </w:rPr>
      </w:pPr>
    </w:p>
    <w:p w:rsidR="00F0058B" w:rsidRDefault="00F0058B">
      <w:pPr>
        <w:pStyle w:val="Standard"/>
        <w:rPr>
          <w:rFonts w:ascii="Times New Roman" w:eastAsia="Arial" w:hAnsi="Times New Roman" w:cs="Times New Roman"/>
          <w:b/>
        </w:rPr>
      </w:pPr>
    </w:p>
    <w:p w:rsidR="00F0058B" w:rsidRDefault="00F0058B">
      <w:pPr>
        <w:pStyle w:val="Standard"/>
        <w:jc w:val="center"/>
        <w:rPr>
          <w:rFonts w:ascii="Times New Roman" w:eastAsia="Arial" w:hAnsi="Times New Roman" w:cs="Times New Roman"/>
          <w:b/>
        </w:rPr>
      </w:pPr>
    </w:p>
    <w:p w:rsidR="00F0058B" w:rsidRDefault="00F0058B">
      <w:pPr>
        <w:pStyle w:val="Standard"/>
        <w:jc w:val="center"/>
        <w:rPr>
          <w:rFonts w:ascii="Times New Roman" w:eastAsia="Arial" w:hAnsi="Times New Roman" w:cs="Times New Roman"/>
          <w:b/>
        </w:rPr>
      </w:pPr>
    </w:p>
    <w:p w:rsidR="00F0058B" w:rsidRDefault="001617E0">
      <w:pPr>
        <w:pStyle w:val="Standard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WYCHOWANIE FIZYCZNE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  <w:u w:val="single"/>
        </w:rPr>
      </w:pPr>
    </w:p>
    <w:p w:rsidR="00F0058B" w:rsidRDefault="001617E0">
      <w:pPr>
        <w:pStyle w:val="Standard"/>
        <w:ind w:left="340"/>
        <w:jc w:val="center"/>
        <w:rPr>
          <w:rFonts w:ascii="Times New Roman" w:eastAsia="Arial" w:hAnsi="Times New Roman" w:cs="Times New Roman"/>
          <w:b/>
          <w:u w:val="single"/>
        </w:rPr>
      </w:pPr>
      <w:r>
        <w:rPr>
          <w:rFonts w:ascii="Times New Roman" w:eastAsia="Arial" w:hAnsi="Times New Roman" w:cs="Times New Roman"/>
          <w:b/>
          <w:u w:val="single"/>
        </w:rPr>
        <w:t xml:space="preserve">Poziom 6 </w:t>
      </w:r>
    </w:p>
    <w:p w:rsidR="00F0058B" w:rsidRDefault="00F0058B">
      <w:pPr>
        <w:pStyle w:val="Standard"/>
        <w:ind w:left="340"/>
        <w:jc w:val="center"/>
        <w:rPr>
          <w:rFonts w:ascii="Times New Roman" w:hAnsi="Times New Roman" w:cs="Times New Roman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uczeń umie dbać o higienę osobistą, rozumie znaczenie racjonalnego odżywiania się, aktywnego sposobu wypoczywania i systematycznej profilaktyki zdrowotnej dla właściwego funkcjonowania organizmu;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</w:rPr>
        <w:t>interesuje się sportem, potrafi przyjmować pozycje wyjściowe i ustawienie właściwe dla poszczególnych rodzajów ćwiczeń i prostych układów gimnastycznych, dba o prawidłowe ich wykonanie;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chętnie realizuje marszobiegi na określonych dystansach lub w podany</w:t>
      </w:r>
      <w:r>
        <w:rPr>
          <w:rFonts w:ascii="Times New Roman" w:eastAsia="Times New Roman" w:hAnsi="Times New Roman" w:cs="Times New Roman"/>
        </w:rPr>
        <w:t>ch ramach czasowych;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jeździ na rowerze i wrotkach lub rolkach, bierze udział w zabawach i grach terenowych;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potrafi posługiwać się piłką i  innymi przyborami, przestrzegając zasad bezpieczeństwa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 respektując reguły gry oraz decyzje sędziego;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zna zas</w:t>
      </w:r>
      <w:r>
        <w:rPr>
          <w:rFonts w:ascii="Times New Roman" w:eastAsia="Times New Roman" w:hAnsi="Times New Roman" w:cs="Times New Roman"/>
        </w:rPr>
        <w:t>ady rywalizacji sportowej i  stosuje się do  nich w  rozgrywkach indywidualnych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 zespołowych, dba o bezpieczeństwo miejsca i przebiegu zabaw ruchowych;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interesuje się i uczestniczy w różnych formach rekreacyjno-sportowych;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z wielkim zaangażowaniem ucz</w:t>
      </w:r>
      <w:r>
        <w:rPr>
          <w:rFonts w:ascii="Times New Roman" w:eastAsia="Arial" w:hAnsi="Times New Roman" w:cs="Times New Roman"/>
        </w:rPr>
        <w:t>estniczy w zawodach sportowych;</w:t>
      </w:r>
    </w:p>
    <w:p w:rsidR="00F0058B" w:rsidRDefault="00F0058B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ind w:left="340"/>
        <w:jc w:val="center"/>
        <w:rPr>
          <w:rFonts w:ascii="Times New Roman" w:eastAsia="Arial" w:hAnsi="Times New Roman" w:cs="Times New Roman"/>
          <w:b/>
          <w:u w:val="single"/>
        </w:rPr>
      </w:pPr>
      <w:r>
        <w:rPr>
          <w:rFonts w:ascii="Times New Roman" w:eastAsia="Arial" w:hAnsi="Times New Roman" w:cs="Times New Roman"/>
          <w:b/>
          <w:u w:val="single"/>
        </w:rPr>
        <w:t>Poziom 5</w:t>
      </w:r>
    </w:p>
    <w:p w:rsidR="00F0058B" w:rsidRDefault="00F0058B">
      <w:pPr>
        <w:pStyle w:val="Standard"/>
        <w:ind w:left="340"/>
        <w:jc w:val="center"/>
        <w:rPr>
          <w:rFonts w:ascii="Times New Roman" w:hAnsi="Times New Roman" w:cs="Times New Roman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uczeń umie dbać o higienę osobistą, rozumie znaczenie racjonalnego odżywiania się, aktywnego sposobu wypoczywania i systematycznej profilaktyki zdrowotnej dla właściwego funkcjonowania organizmu;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- potrafi przyj</w:t>
      </w:r>
      <w:r>
        <w:rPr>
          <w:rFonts w:ascii="Times New Roman" w:eastAsia="Times New Roman" w:hAnsi="Times New Roman" w:cs="Times New Roman"/>
        </w:rPr>
        <w:t>mować pozycje wyjściowe i ustawienie właściwe dla poszczególnych rodzajów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ćwiczeń i prostych układów gimnastycznych, dba o prawidłowe ich wykonanie;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umie realizować marszobiegi na określonych dystansach lub w podanych ramach czasowych;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jeździ na </w:t>
      </w:r>
      <w:r>
        <w:rPr>
          <w:rFonts w:ascii="Times New Roman" w:eastAsia="Times New Roman" w:hAnsi="Times New Roman" w:cs="Times New Roman"/>
        </w:rPr>
        <w:t>rowerze i wrotkach lub rolkach, bierze udział w zabawach i grach terenowych;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potrafi posługiwać się piłką i  innymi przyborami, przestrzegając zasad bezpieczeństwa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 respektując reguły gry oraz decyzje sędziego;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zna zasady rywalizacji sportowej i  stos</w:t>
      </w:r>
      <w:r>
        <w:rPr>
          <w:rFonts w:ascii="Times New Roman" w:eastAsia="Times New Roman" w:hAnsi="Times New Roman" w:cs="Times New Roman"/>
        </w:rPr>
        <w:t xml:space="preserve">uje się do  nich w  rozgrywkach indywidualnych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i zespołowych, dba o bezpieczeństwo miejsca i przebiegu zabaw ruchowych;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interesuje się różnymi formami rekreacyjno-sportowymi;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chętnie uczestniczy w zawodach sportowych;</w:t>
      </w:r>
    </w:p>
    <w:p w:rsidR="00F0058B" w:rsidRDefault="00F0058B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</w:p>
    <w:p w:rsidR="00F0058B" w:rsidRDefault="00F0058B">
      <w:pPr>
        <w:pStyle w:val="Standard"/>
        <w:rPr>
          <w:rFonts w:ascii="Times New Roman" w:eastAsia="Arial" w:hAnsi="Times New Roman" w:cs="Times New Roman"/>
        </w:rPr>
      </w:pP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ind w:left="340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>Poziom 4 :</w:t>
      </w:r>
      <w:r>
        <w:rPr>
          <w:rFonts w:ascii="Times New Roman" w:eastAsia="Times New Roman" w:hAnsi="Times New Roman" w:cs="Times New Roman"/>
        </w:rPr>
        <w:t xml:space="preserve"> 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- uczeń </w:t>
      </w:r>
      <w:r>
        <w:rPr>
          <w:rFonts w:ascii="Times New Roman" w:eastAsia="Arial" w:hAnsi="Times New Roman" w:cs="Times New Roman"/>
        </w:rPr>
        <w:t>przestrzega zasad higieny osobistej;</w:t>
      </w:r>
    </w:p>
    <w:p w:rsidR="00F0058B" w:rsidRDefault="001617E0">
      <w:pPr>
        <w:pStyle w:val="Standard"/>
        <w:tabs>
          <w:tab w:val="left" w:pos="700"/>
        </w:tabs>
        <w:ind w:right="200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wykonuje ćwiczenia gimnastyczne i chętnie uczestniczy w grach i zabawach zespołowych;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zna zasady rywalizacji sportowej, stosuje się do nich;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racjonalnie się odżywia, uprawia ulubiony rodzaj sportu;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ind w:left="340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>Poziom 3</w:t>
      </w:r>
    </w:p>
    <w:p w:rsidR="00F0058B" w:rsidRDefault="00F0058B">
      <w:pPr>
        <w:pStyle w:val="Standard"/>
        <w:jc w:val="center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uc</w:t>
      </w:r>
      <w:r>
        <w:rPr>
          <w:rFonts w:ascii="Times New Roman" w:eastAsia="Arial" w:hAnsi="Times New Roman" w:cs="Times New Roman"/>
        </w:rPr>
        <w:t>zeń stara się przestrzegać zasad higieny osobistej;</w:t>
      </w:r>
    </w:p>
    <w:p w:rsidR="00F0058B" w:rsidRDefault="001617E0">
      <w:pPr>
        <w:pStyle w:val="Standard"/>
        <w:tabs>
          <w:tab w:val="left" w:pos="700"/>
        </w:tabs>
        <w:ind w:right="200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potrzebuje zachęty podczas wykonywania ćwiczeń gimnastycznych, uczestniczy w grach i zabawach zespołowych;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zna zasady rywalizacji sportowej, czasami nie stosuje się do nich;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racjonalnie się odżywia,</w:t>
      </w:r>
      <w:r>
        <w:rPr>
          <w:rFonts w:ascii="Times New Roman" w:eastAsia="Times New Roman" w:hAnsi="Times New Roman" w:cs="Times New Roman"/>
        </w:rPr>
        <w:t xml:space="preserve"> uprawia ulubiony rodzaj sportu;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F0058B">
      <w:pPr>
        <w:pStyle w:val="Standard"/>
        <w:ind w:left="340"/>
        <w:rPr>
          <w:rFonts w:ascii="Times New Roman" w:eastAsia="Times New Roman" w:hAnsi="Times New Roman" w:cs="Times New Roman"/>
          <w:u w:val="single"/>
        </w:rPr>
      </w:pPr>
      <w:bookmarkStart w:id="7" w:name="page14"/>
    </w:p>
    <w:p w:rsidR="00F0058B" w:rsidRDefault="00F0058B">
      <w:pPr>
        <w:pStyle w:val="Standard"/>
        <w:ind w:left="340"/>
        <w:jc w:val="center"/>
        <w:rPr>
          <w:rFonts w:ascii="Times New Roman" w:eastAsia="Arial" w:hAnsi="Times New Roman" w:cs="Times New Roman"/>
          <w:b/>
          <w:u w:val="single"/>
        </w:rPr>
      </w:pPr>
    </w:p>
    <w:p w:rsidR="00F0058B" w:rsidRDefault="001617E0">
      <w:pPr>
        <w:pStyle w:val="Standard"/>
        <w:ind w:left="340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>Poziom 2- minimalny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dba o podstawową higienę;</w:t>
      </w:r>
    </w:p>
    <w:p w:rsidR="00F0058B" w:rsidRDefault="001617E0">
      <w:pPr>
        <w:pStyle w:val="Standard"/>
        <w:tabs>
          <w:tab w:val="left" w:pos="700"/>
        </w:tabs>
        <w:rPr>
          <w:rFonts w:hint="eastAsia"/>
        </w:rPr>
      </w:pPr>
      <w:r>
        <w:rPr>
          <w:rFonts w:ascii="Times New Roman" w:eastAsia="Arial" w:hAnsi="Times New Roman" w:cs="Times New Roman"/>
        </w:rPr>
        <w:t>- uczeń z pomocą wykonuje podstawowe ćwiczenia gimnastyczne;</w:t>
      </w:r>
    </w:p>
    <w:p w:rsidR="00F0058B" w:rsidRDefault="001617E0">
      <w:pPr>
        <w:pStyle w:val="Standard"/>
        <w:tabs>
          <w:tab w:val="left" w:pos="700"/>
        </w:tabs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jest niezręczny i powolny;</w:t>
      </w:r>
    </w:p>
    <w:p w:rsidR="00F0058B" w:rsidRDefault="001617E0">
      <w:pPr>
        <w:pStyle w:val="Standard"/>
        <w:tabs>
          <w:tab w:val="left" w:pos="700"/>
        </w:tabs>
        <w:ind w:right="620"/>
        <w:rPr>
          <w:rFonts w:hint="eastAsia"/>
        </w:rPr>
      </w:pPr>
      <w:r>
        <w:rPr>
          <w:rFonts w:ascii="Times New Roman" w:eastAsia="Arial" w:hAnsi="Times New Roman" w:cs="Times New Roman"/>
        </w:rPr>
        <w:t>- zna podstawowe zasady bezpieczeństwa;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t>Poziom pierwszy 1</w:t>
      </w:r>
    </w:p>
    <w:p w:rsidR="00F0058B" w:rsidRDefault="00F0058B">
      <w:pPr>
        <w:pStyle w:val="Standard"/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rPr>
          <w:rFonts w:hint="eastAsia"/>
        </w:rPr>
      </w:pPr>
      <w:r>
        <w:rPr>
          <w:rFonts w:ascii="Times New Roman" w:eastAsia="sans-serif" w:hAnsi="Times New Roman" w:cs="Times New Roman"/>
        </w:rPr>
        <w:t xml:space="preserve">Uczeń nie opanował </w:t>
      </w:r>
      <w:r>
        <w:rPr>
          <w:rFonts w:ascii="Times New Roman" w:eastAsia="sans-serif" w:hAnsi="Times New Roman" w:cs="Times New Roman"/>
        </w:rPr>
        <w:t xml:space="preserve">wiadomości i umiejętności na poziomie </w:t>
      </w:r>
      <w:r>
        <w:rPr>
          <w:rFonts w:ascii="Times New Roman" w:eastAsia="Times New Roman" w:hAnsi="Times New Roman" w:cs="Times New Roman"/>
        </w:rPr>
        <w:t xml:space="preserve">drugim 2 </w:t>
      </w:r>
      <w:r>
        <w:rPr>
          <w:rFonts w:ascii="Times New Roman" w:eastAsia="Times New Roman" w:hAnsi="Times New Roman" w:cs="Times New Roman"/>
          <w:b/>
        </w:rPr>
        <w:t>niezbędnych do otrzymania promocji do klasy programowo wyższej.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</w:rPr>
        <w:t>EDUKACJA INFORMATYCZNA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  <w:b/>
          <w:bCs/>
          <w:u w:val="single"/>
        </w:rPr>
      </w:pPr>
    </w:p>
    <w:bookmarkEnd w:id="7"/>
    <w:p w:rsidR="00F0058B" w:rsidRDefault="001617E0">
      <w:pPr>
        <w:pStyle w:val="Standard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  <w:r>
        <w:rPr>
          <w:rFonts w:ascii="Times New Roman" w:eastAsia="Times New Roman" w:hAnsi="Times New Roman" w:cs="Times New Roman"/>
          <w:b/>
          <w:bCs/>
          <w:u w:val="single"/>
        </w:rPr>
        <w:t>Poziom 6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uczeń sprawnie posługuje się wybranymi programami i grami edukacyjnymi, pisze za pomocą klawiatury litery i</w:t>
      </w:r>
      <w:r>
        <w:rPr>
          <w:rFonts w:ascii="Times New Roman" w:eastAsia="Times New Roman" w:hAnsi="Times New Roman" w:cs="Times New Roman"/>
        </w:rPr>
        <w:t xml:space="preserve"> cyfry, wykonuje rysunki za pomocą wybranego edytora grafiki;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samodzielnie wyszukuje i stosuje w praktyce informacje, które znajdują się na wskazanych przez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nauczyciela stronach internetowych, dostrzega elementy aktywne, nawiguje po  stronach w określony</w:t>
      </w:r>
      <w:r>
        <w:rPr>
          <w:rFonts w:ascii="Times New Roman" w:eastAsia="Times New Roman" w:hAnsi="Times New Roman" w:cs="Times New Roman"/>
        </w:rPr>
        <w:t>m zakresie;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- zna wynikające z niewłaściwego korzystania z komputera zagrożenia dla zdrowia i bezpieczeństwa;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 zawsze stosuje się do ograniczeń dotyczących korzystania z komputera, Internetu i multimediów;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samodzielnie i w szybkim tempie wykonuje wszyst</w:t>
      </w:r>
      <w:r>
        <w:rPr>
          <w:rFonts w:ascii="Times New Roman" w:eastAsia="Times New Roman" w:hAnsi="Times New Roman" w:cs="Times New Roman"/>
        </w:rPr>
        <w:t>kie zadania na lekcji, zadania dodatkowe;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zawsze jest aktywny na lekcjach i pomaga innym;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samodzielnie zapisuje efekty swojej pracy we wskazanym miejscu;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  <w:r>
        <w:rPr>
          <w:rFonts w:ascii="Times New Roman" w:eastAsia="Times New Roman" w:hAnsi="Times New Roman" w:cs="Times New Roman"/>
          <w:b/>
          <w:bCs/>
          <w:u w:val="single"/>
        </w:rPr>
        <w:t>Poziom 5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uczeń posługuje się wybranymi programami i grami edukacyjnymi, pisze za pomocą klawia</w:t>
      </w:r>
      <w:r>
        <w:rPr>
          <w:rFonts w:ascii="Times New Roman" w:eastAsia="Times New Roman" w:hAnsi="Times New Roman" w:cs="Times New Roman"/>
        </w:rPr>
        <w:t>tury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litery i cyfry, wykonuje rysunki za pomocą wybranego edytora grafiki;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umie wyszukać i zastosować w praktyce informacje, które znajdują się na wskazanych przez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nauczyciela stronach internetowych, dostrzega elementy aktywne, nawiguje po  stronach w ok</w:t>
      </w:r>
      <w:r>
        <w:rPr>
          <w:rFonts w:ascii="Times New Roman" w:eastAsia="Times New Roman" w:hAnsi="Times New Roman" w:cs="Times New Roman"/>
        </w:rPr>
        <w:t>reślonym zakresie;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zna wynikające z niewłaściwego korzystania z komputera zagrożenia dla zdrowia i bezpieczeństwa,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 stosuje się do ograniczeń dotyczących korzystania z komputera, Internetu i multimediów;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samodzielnie wykonuje wszystkie zadania na lekc</w:t>
      </w:r>
      <w:r>
        <w:rPr>
          <w:rFonts w:ascii="Times New Roman" w:eastAsia="Times New Roman" w:hAnsi="Times New Roman" w:cs="Times New Roman"/>
        </w:rPr>
        <w:t>ji, zadania dodatkowe;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jest aktywny na lekcjach i pomaga innym;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samodzielnie zapisuje efekty swojej pracy we wskazanym miejscu;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single"/>
        </w:rPr>
        <w:t>Poziom 4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  <w:b/>
          <w:bCs/>
          <w:u w:val="single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uczeń samodzielnie wykonuje na komputerze nie tylko proste zadania;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opanował większość wiadomości i </w:t>
      </w:r>
      <w:r>
        <w:rPr>
          <w:rFonts w:ascii="Times New Roman" w:eastAsia="Times New Roman" w:hAnsi="Times New Roman" w:cs="Times New Roman"/>
        </w:rPr>
        <w:t>umiejętności zawartych w programie nauczania zajęć komputerowych;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-na lekcjach pracuje systematycznie i wykazuje postępy;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prawie zawsze kończy wykonywane na lekcji ćwiczenia i wykonuje je niemal bezbłędnie;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z niewielką pomocą tworzy proste rysunki, </w:t>
      </w:r>
      <w:r>
        <w:rPr>
          <w:rFonts w:ascii="Times New Roman" w:eastAsia="Times New Roman" w:hAnsi="Times New Roman" w:cs="Times New Roman"/>
        </w:rPr>
        <w:t>powiększa, zmniejsza, kopiuje, wkleja i usuwa elementy graficzne;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zazwyczaj samodzielnie zapisuje efekty swojej pracy we wskazanym miejscu;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F0058B">
      <w:pPr>
        <w:pStyle w:val="Standard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</w:p>
    <w:p w:rsidR="00F0058B" w:rsidRDefault="00F0058B">
      <w:pPr>
        <w:pStyle w:val="Standard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</w:p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/>
          <w:bCs/>
          <w:u w:val="single"/>
        </w:rPr>
        <w:t>Poziom 3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  <w:b/>
          <w:bCs/>
          <w:u w:val="single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uczeń samodzielnie wykonuje na komputerze proste zadania;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opanował większość wiadomości i umieję</w:t>
      </w:r>
      <w:r>
        <w:rPr>
          <w:rFonts w:ascii="Times New Roman" w:eastAsia="Times New Roman" w:hAnsi="Times New Roman" w:cs="Times New Roman"/>
        </w:rPr>
        <w:t>tności zawartych w programie nauczania zajęć komputerowych;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na lekcjach stara się pracować systematycznie, wykazuje postępy;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czasami zdarza się, że nie kończy na lekcji ćwiczenia, wymaga dodatkowego czasu na dokończenia pracy na kolejnych zajęciach;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</w:rPr>
        <w:t>z pomocą tworzy proste rysunki, powiększa, zmniejsza, kopiuje, wkleja i usuwa elementy graficzne;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 zdarza się, że prosi o pomoc podczas zapisywania efektów swojej pracy we wskazanym miejscu;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single"/>
        </w:rPr>
        <w:t>Poziom drugi 2- minimalny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  <w:b/>
          <w:bCs/>
          <w:u w:val="single"/>
        </w:rPr>
      </w:pP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potrafi wykonywać na komputerze</w:t>
      </w:r>
      <w:r>
        <w:rPr>
          <w:rFonts w:ascii="Times New Roman" w:eastAsia="Times New Roman" w:hAnsi="Times New Roman" w:cs="Times New Roman"/>
        </w:rPr>
        <w:t xml:space="preserve"> proste zadania;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z pomocą tworzy proste rysunki, powiększa, zmniejsza, kopiuje, wkleja i usuwa elementy graficzne;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na lekcji pracuje niesystematycznie, jego postępy są zmienne, nie kończy zadania;</w:t>
      </w:r>
    </w:p>
    <w:p w:rsidR="00F0058B" w:rsidRDefault="001617E0">
      <w:pPr>
        <w:pStyle w:val="Standard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tylko z pomocą  zapisuje efekty swojej pracy we wskaz</w:t>
      </w:r>
      <w:r>
        <w:rPr>
          <w:rFonts w:ascii="Times New Roman" w:eastAsia="Times New Roman" w:hAnsi="Times New Roman" w:cs="Times New Roman"/>
        </w:rPr>
        <w:t>anym miejscu;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1617E0">
      <w:pPr>
        <w:pStyle w:val="Standard"/>
        <w:jc w:val="center"/>
        <w:rPr>
          <w:rFonts w:hint="eastAsia"/>
        </w:rPr>
      </w:pPr>
      <w:r>
        <w:rPr>
          <w:rFonts w:ascii="Times New Roman" w:eastAsia="Arial" w:hAnsi="Times New Roman" w:cs="Times New Roman"/>
          <w:b/>
          <w:u w:val="single"/>
        </w:rPr>
        <w:lastRenderedPageBreak/>
        <w:t>Poziom pierwszy 1</w:t>
      </w:r>
    </w:p>
    <w:p w:rsidR="00F0058B" w:rsidRDefault="00F0058B">
      <w:pPr>
        <w:pStyle w:val="Standard"/>
        <w:rPr>
          <w:rFonts w:ascii="Times New Roman" w:eastAsia="Arial" w:hAnsi="Times New Roman" w:cs="Times New Roman"/>
        </w:rPr>
      </w:pPr>
    </w:p>
    <w:p w:rsidR="00F0058B" w:rsidRDefault="001617E0">
      <w:pPr>
        <w:pStyle w:val="Standard"/>
        <w:rPr>
          <w:rFonts w:hint="eastAsia"/>
        </w:rPr>
      </w:pPr>
      <w:r>
        <w:rPr>
          <w:rFonts w:ascii="Times New Roman" w:eastAsia="sans-serif" w:hAnsi="Times New Roman" w:cs="Times New Roman"/>
        </w:rPr>
        <w:t xml:space="preserve">Uczeń nie opanował wiadomości i umiejętności na poziomie </w:t>
      </w:r>
      <w:r>
        <w:rPr>
          <w:rFonts w:ascii="Times New Roman" w:eastAsia="Times New Roman" w:hAnsi="Times New Roman" w:cs="Times New Roman"/>
        </w:rPr>
        <w:t xml:space="preserve">drugim 2 </w:t>
      </w:r>
      <w:r>
        <w:rPr>
          <w:rFonts w:ascii="Times New Roman" w:eastAsia="Times New Roman" w:hAnsi="Times New Roman" w:cs="Times New Roman"/>
          <w:b/>
        </w:rPr>
        <w:t>niezbędnych do otrzymania promocji do klasy programowo wyższej.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  <w:b/>
        </w:rPr>
      </w:pPr>
    </w:p>
    <w:p w:rsidR="00F0058B" w:rsidRDefault="001617E0">
      <w:pPr>
        <w:pStyle w:val="Standard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SPRAWDZANIE WIADOMOŚCI I UMIEJĘTNOŚCI UCZNIÓW</w:t>
      </w:r>
    </w:p>
    <w:p w:rsidR="00F0058B" w:rsidRDefault="001617E0">
      <w:pPr>
        <w:suppressAutoHyphens w:val="0"/>
        <w:textAlignment w:val="auto"/>
        <w:rPr>
          <w:rFonts w:hint="eastAsia"/>
        </w:rPr>
      </w:pPr>
      <w:r>
        <w:rPr>
          <w:rFonts w:ascii="Times New Roman" w:eastAsia="Times New Roman" w:hAnsi="Times New Roman" w:cs="Times New Roman"/>
        </w:rPr>
        <w:t xml:space="preserve">W 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 xml:space="preserve">klasie III stosuje się następujące sposoby 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sprawdzania osiągnięć edukacyjnych uczniów: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1) sprawdziany „Karty badania umiejętności (zintegrowane i matematyczne)”: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- w jednym tygodniu mogą być najwyżej 2 takie prace, zapowiedziane i wpisane do dziennika  z tyg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o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dniowym wyprzedzeniem;</w:t>
      </w:r>
    </w:p>
    <w:p w:rsidR="00F0058B" w:rsidRDefault="001617E0">
      <w:pPr>
        <w:suppressAutoHyphens w:val="0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-  jeżeli z przyc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zyn zdrowotnych lub losowych uczeń nie może napisać sprawdzianu z całą klasą,             to powinien to uczynić w najbliższym terminie ustalonym z nauczycielem;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2) dyktanda, sprawdzające poprawność ortograficzną i interpunkcyjną; testy, kartkówki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– rozumi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ane jako niezapowiedziane przez nauczyciela krótkie formy sprawdzające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bieżące postępy i umiejętności ucznia.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br/>
      </w:r>
    </w:p>
    <w:p w:rsidR="00F0058B" w:rsidRDefault="001617E0">
      <w:pPr>
        <w:suppressAutoHyphens w:val="0"/>
        <w:ind w:firstLine="420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Szczegółowe ocenianie prac pisemnych oraz comiesięcznych sprawdzianów wyrażone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jest poziomem osiągnięć ucznia w skali od 6 do 1. Schemat oceniani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a został zawarty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w następującym przedziale procentowym:</w:t>
      </w:r>
    </w:p>
    <w:p w:rsidR="00F0058B" w:rsidRDefault="001617E0">
      <w:pPr>
        <w:suppressAutoHyphens w:val="0"/>
        <w:ind w:firstLine="420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PRZEDZIAŁY PROCENTOWE PUNKTÓW ZE SPRAWDZIANU I POZIOMY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100% wspaniale (6)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99%-90% bardzo ładnie (5)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89%-70% starasz się (4)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69%- 50% postaraj się jeszcze bardziej (3)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49%-35% pracuj więcej (2)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34%-0%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 xml:space="preserve"> musisz dużo pracować (1)</w:t>
      </w:r>
    </w:p>
    <w:p w:rsidR="00F0058B" w:rsidRDefault="001617E0">
      <w:pPr>
        <w:suppressAutoHyphens w:val="0"/>
        <w:ind w:firstLine="420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PISANIE Z PAMIĘCI I ZE SŁUCHU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Poziom Pisanie z pamięci i ze słuchu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(6) wspaniale Bezbłędnie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(5) bardzo ładnie 1 - błąd ortograficzny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(4) starasz się 2 - 3 błędy ortograficzne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(3) postaraj się 4 - 5 błędów ortograficznych</w:t>
      </w:r>
    </w:p>
    <w:p w:rsidR="00F0058B" w:rsidRDefault="001617E0">
      <w:pPr>
        <w:pStyle w:val="Standard"/>
        <w:rPr>
          <w:rFonts w:hint="eastAsia"/>
        </w:rPr>
      </w:pPr>
      <w:r>
        <w:rPr>
          <w:rFonts w:ascii="Times New Roman" w:eastAsia="Times New Roman" w:hAnsi="Times New Roman" w:cs="Times New Roman"/>
          <w:kern w:val="0"/>
          <w:lang w:eastAsia="pl-PL" w:bidi="ar-SA"/>
        </w:rPr>
        <w:t>(2) prac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uj więcej 6 - 7 błędów ortograficznych</w:t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>
        <w:rPr>
          <w:rFonts w:ascii="Times New Roman" w:eastAsia="Times New Roman" w:hAnsi="Times New Roman" w:cs="Times New Roman"/>
          <w:kern w:val="0"/>
          <w:lang w:eastAsia="pl-PL" w:bidi="ar-SA"/>
        </w:rPr>
        <w:t>(1) musisz dużo pracować 8 i więcej błędów ortograficznych.</w:t>
      </w: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F0058B">
      <w:pPr>
        <w:pStyle w:val="Standard"/>
        <w:rPr>
          <w:rFonts w:ascii="Times New Roman" w:eastAsia="Times New Roman" w:hAnsi="Times New Roman" w:cs="Times New Roman"/>
        </w:rPr>
      </w:pPr>
    </w:p>
    <w:p w:rsidR="00F0058B" w:rsidRDefault="00F0058B">
      <w:pPr>
        <w:pStyle w:val="Standard"/>
        <w:jc w:val="right"/>
        <w:rPr>
          <w:rFonts w:hint="eastAsia"/>
        </w:rPr>
      </w:pPr>
    </w:p>
    <w:sectPr w:rsidR="00F0058B" w:rsidSect="00F0058B">
      <w:pgSz w:w="11906" w:h="16838"/>
      <w:pgMar w:top="1134" w:right="707" w:bottom="1134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7E0" w:rsidRDefault="001617E0" w:rsidP="00F0058B">
      <w:r>
        <w:separator/>
      </w:r>
    </w:p>
  </w:endnote>
  <w:endnote w:type="continuationSeparator" w:id="0">
    <w:p w:rsidR="001617E0" w:rsidRDefault="001617E0" w:rsidP="00F00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ns-serif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7E0" w:rsidRDefault="001617E0" w:rsidP="00F0058B">
      <w:r w:rsidRPr="00F0058B">
        <w:rPr>
          <w:color w:val="000000"/>
        </w:rPr>
        <w:separator/>
      </w:r>
    </w:p>
  </w:footnote>
  <w:footnote w:type="continuationSeparator" w:id="0">
    <w:p w:rsidR="001617E0" w:rsidRDefault="001617E0" w:rsidP="00F005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396"/>
    <w:multiLevelType w:val="multilevel"/>
    <w:tmpl w:val="F6B290C2"/>
    <w:styleLink w:val="WWNum5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1">
    <w:nsid w:val="02081DB5"/>
    <w:multiLevelType w:val="multilevel"/>
    <w:tmpl w:val="D57A53F8"/>
    <w:styleLink w:val="WWNum2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2">
    <w:nsid w:val="0A662121"/>
    <w:multiLevelType w:val="multilevel"/>
    <w:tmpl w:val="3B3A801A"/>
    <w:styleLink w:val="WWNum7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3">
    <w:nsid w:val="0B003EAE"/>
    <w:multiLevelType w:val="multilevel"/>
    <w:tmpl w:val="A5EAA73E"/>
    <w:styleLink w:val="WWNum1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4">
    <w:nsid w:val="0D7E3B3F"/>
    <w:multiLevelType w:val="multilevel"/>
    <w:tmpl w:val="1D9A22A6"/>
    <w:styleLink w:val="WWNum6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5">
    <w:nsid w:val="1137152D"/>
    <w:multiLevelType w:val="multilevel"/>
    <w:tmpl w:val="075EFE76"/>
    <w:styleLink w:val="WWNum1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6">
    <w:nsid w:val="129D3918"/>
    <w:multiLevelType w:val="multilevel"/>
    <w:tmpl w:val="373A3950"/>
    <w:styleLink w:val="WWNum3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7">
    <w:nsid w:val="1E9443E7"/>
    <w:multiLevelType w:val="multilevel"/>
    <w:tmpl w:val="8ADEFF4C"/>
    <w:styleLink w:val="WWNum3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8">
    <w:nsid w:val="1F6F1A27"/>
    <w:multiLevelType w:val="multilevel"/>
    <w:tmpl w:val="10303D58"/>
    <w:styleLink w:val="WWNum1aaaaa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9">
    <w:nsid w:val="2BC73A72"/>
    <w:multiLevelType w:val="multilevel"/>
    <w:tmpl w:val="DD7444F2"/>
    <w:styleLink w:val="WWNum1aaa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10">
    <w:nsid w:val="2EEE2F4C"/>
    <w:multiLevelType w:val="multilevel"/>
    <w:tmpl w:val="4CEC7F02"/>
    <w:styleLink w:val="WWNum4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11">
    <w:nsid w:val="32077E2C"/>
    <w:multiLevelType w:val="multilevel"/>
    <w:tmpl w:val="401252CE"/>
    <w:styleLink w:val="WWNum6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12">
    <w:nsid w:val="32622527"/>
    <w:multiLevelType w:val="multilevel"/>
    <w:tmpl w:val="E822EF32"/>
    <w:styleLink w:val="WWNum1aaaaaaaaaaaaa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13">
    <w:nsid w:val="336E2ED9"/>
    <w:multiLevelType w:val="multilevel"/>
    <w:tmpl w:val="CDE45AD6"/>
    <w:styleLink w:val="WWNum2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14">
    <w:nsid w:val="358E4494"/>
    <w:multiLevelType w:val="multilevel"/>
    <w:tmpl w:val="2C10DDB6"/>
    <w:styleLink w:val="WWNum5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15">
    <w:nsid w:val="3B2120AC"/>
    <w:multiLevelType w:val="multilevel"/>
    <w:tmpl w:val="16FAC5DC"/>
    <w:styleLink w:val="WWNum3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16">
    <w:nsid w:val="3D040871"/>
    <w:multiLevelType w:val="multilevel"/>
    <w:tmpl w:val="2626D540"/>
    <w:styleLink w:val="WWNum4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17">
    <w:nsid w:val="41DA0FB0"/>
    <w:multiLevelType w:val="multilevel"/>
    <w:tmpl w:val="FA6809A2"/>
    <w:styleLink w:val="WWNum2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18">
    <w:nsid w:val="42533ECF"/>
    <w:multiLevelType w:val="multilevel"/>
    <w:tmpl w:val="AA7CC658"/>
    <w:styleLink w:val="WWNum1aaaaaaa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19">
    <w:nsid w:val="43863D5D"/>
    <w:multiLevelType w:val="multilevel"/>
    <w:tmpl w:val="B89A839C"/>
    <w:styleLink w:val="WWNum5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20">
    <w:nsid w:val="43ED1B56"/>
    <w:multiLevelType w:val="multilevel"/>
    <w:tmpl w:val="BBB6AFAA"/>
    <w:styleLink w:val="WWNum1aaaaaaaaaa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21">
    <w:nsid w:val="457013E0"/>
    <w:multiLevelType w:val="multilevel"/>
    <w:tmpl w:val="56F4513C"/>
    <w:styleLink w:val="WWNum2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22">
    <w:nsid w:val="46C77704"/>
    <w:multiLevelType w:val="multilevel"/>
    <w:tmpl w:val="63FC4A74"/>
    <w:styleLink w:val="WWNum3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23">
    <w:nsid w:val="46F1429B"/>
    <w:multiLevelType w:val="multilevel"/>
    <w:tmpl w:val="1166C8BC"/>
    <w:styleLink w:val="WWNum2a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24">
    <w:nsid w:val="48680C49"/>
    <w:multiLevelType w:val="multilevel"/>
    <w:tmpl w:val="E368AA30"/>
    <w:styleLink w:val="WWNum3aa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25">
    <w:nsid w:val="4E8229B7"/>
    <w:multiLevelType w:val="multilevel"/>
    <w:tmpl w:val="33245C42"/>
    <w:styleLink w:val="WWNum2aa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26">
    <w:nsid w:val="511A223A"/>
    <w:multiLevelType w:val="multilevel"/>
    <w:tmpl w:val="A9162580"/>
    <w:styleLink w:val="WWNum1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27">
    <w:nsid w:val="524A2F7F"/>
    <w:multiLevelType w:val="multilevel"/>
    <w:tmpl w:val="A5DC667C"/>
    <w:styleLink w:val="WWNum4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28">
    <w:nsid w:val="54586B60"/>
    <w:multiLevelType w:val="multilevel"/>
    <w:tmpl w:val="40A6961E"/>
    <w:styleLink w:val="WWNum4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29">
    <w:nsid w:val="550E49FC"/>
    <w:multiLevelType w:val="multilevel"/>
    <w:tmpl w:val="F816054A"/>
    <w:styleLink w:val="WWNum6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30">
    <w:nsid w:val="5558479B"/>
    <w:multiLevelType w:val="multilevel"/>
    <w:tmpl w:val="9AE00E4E"/>
    <w:styleLink w:val="WWNum2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31">
    <w:nsid w:val="59322385"/>
    <w:multiLevelType w:val="multilevel"/>
    <w:tmpl w:val="AFCEEAD0"/>
    <w:styleLink w:val="WWNum1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32">
    <w:nsid w:val="59EA2066"/>
    <w:multiLevelType w:val="multilevel"/>
    <w:tmpl w:val="3E9EBE26"/>
    <w:styleLink w:val="WWNum1aa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33">
    <w:nsid w:val="5B4C3911"/>
    <w:multiLevelType w:val="multilevel"/>
    <w:tmpl w:val="12BE4F1E"/>
    <w:styleLink w:val="WWNum1aaaaaaaaa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34">
    <w:nsid w:val="5EDA208C"/>
    <w:multiLevelType w:val="multilevel"/>
    <w:tmpl w:val="917021F4"/>
    <w:styleLink w:val="WWNum3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35">
    <w:nsid w:val="614965BA"/>
    <w:multiLevelType w:val="multilevel"/>
    <w:tmpl w:val="CB2CDDB2"/>
    <w:styleLink w:val="WWNum3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36">
    <w:nsid w:val="63770CA3"/>
    <w:multiLevelType w:val="multilevel"/>
    <w:tmpl w:val="030AFB06"/>
    <w:styleLink w:val="WWNum3aaa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37">
    <w:nsid w:val="64195BD6"/>
    <w:multiLevelType w:val="multilevel"/>
    <w:tmpl w:val="CD6074C4"/>
    <w:styleLink w:val="WWNum1aaaaaaaaaaaa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38">
    <w:nsid w:val="66116CD4"/>
    <w:multiLevelType w:val="multilevel"/>
    <w:tmpl w:val="A9CEF5B4"/>
    <w:styleLink w:val="WWNum1aaaaaa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39">
    <w:nsid w:val="66C57184"/>
    <w:multiLevelType w:val="multilevel"/>
    <w:tmpl w:val="2BDE3754"/>
    <w:styleLink w:val="WWNum1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40">
    <w:nsid w:val="6C4C5C07"/>
    <w:multiLevelType w:val="multilevel"/>
    <w:tmpl w:val="6E6206A2"/>
    <w:styleLink w:val="WWNum1aaaaaaaa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41">
    <w:nsid w:val="6D867281"/>
    <w:multiLevelType w:val="multilevel"/>
    <w:tmpl w:val="376A258C"/>
    <w:styleLink w:val="WWNum6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42">
    <w:nsid w:val="6E882815"/>
    <w:multiLevelType w:val="multilevel"/>
    <w:tmpl w:val="C4CC81DE"/>
    <w:styleLink w:val="WWNum1aaaaaaaaaaa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43">
    <w:nsid w:val="6EEB7208"/>
    <w:multiLevelType w:val="multilevel"/>
    <w:tmpl w:val="E1FAEFCA"/>
    <w:styleLink w:val="WWNum2aaaa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44">
    <w:nsid w:val="74152B8F"/>
    <w:multiLevelType w:val="multilevel"/>
    <w:tmpl w:val="9EF0D882"/>
    <w:styleLink w:val="WWNum2aaa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45">
    <w:nsid w:val="75B15974"/>
    <w:multiLevelType w:val="multilevel"/>
    <w:tmpl w:val="0BC0361E"/>
    <w:styleLink w:val="WWNum5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46">
    <w:nsid w:val="76101DE3"/>
    <w:multiLevelType w:val="multilevel"/>
    <w:tmpl w:val="6A140184"/>
    <w:styleLink w:val="WWNum3a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47">
    <w:nsid w:val="7679632F"/>
    <w:multiLevelType w:val="multilevel"/>
    <w:tmpl w:val="AABA4A30"/>
    <w:styleLink w:val="WWNum1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48">
    <w:nsid w:val="7842536B"/>
    <w:multiLevelType w:val="multilevel"/>
    <w:tmpl w:val="03F403FE"/>
    <w:styleLink w:val="WWNum2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49">
    <w:nsid w:val="793C55F9"/>
    <w:multiLevelType w:val="multilevel"/>
    <w:tmpl w:val="0E02CED0"/>
    <w:styleLink w:val="WWNum1a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abstractNum w:abstractNumId="50">
    <w:nsid w:val="7B553BA8"/>
    <w:multiLevelType w:val="multilevel"/>
    <w:tmpl w:val="B70E1FA4"/>
    <w:styleLink w:val="WWNum1aaaaaaaaa"/>
    <w:lvl w:ilvl="0">
      <w:numFmt w:val="bullet"/>
      <w:lvlText w:val="·"/>
      <w:lvlJc w:val="left"/>
    </w:lvl>
    <w:lvl w:ilvl="1">
      <w:numFmt w:val="bullet"/>
      <w:lvlText w:null="1"/>
      <w:lvlJc w:val="left"/>
    </w:lvl>
    <w:lvl w:ilvl="2">
      <w:numFmt w:val="bullet"/>
      <w:lvlText w:null="1"/>
      <w:lvlJc w:val="left"/>
    </w:lvl>
    <w:lvl w:ilvl="3">
      <w:numFmt w:val="bullet"/>
      <w:lvlText w:null="1"/>
      <w:lvlJc w:val="left"/>
    </w:lvl>
    <w:lvl w:ilvl="4">
      <w:numFmt w:val="bullet"/>
      <w:lvlText w:null="1"/>
      <w:lvlJc w:val="left"/>
    </w:lvl>
    <w:lvl w:ilvl="5">
      <w:numFmt w:val="bullet"/>
      <w:lvlText w:null="1"/>
      <w:lvlJc w:val="left"/>
    </w:lvl>
    <w:lvl w:ilvl="6">
      <w:numFmt w:val="bullet"/>
      <w:lvlText w:null="1"/>
      <w:lvlJc w:val="left"/>
    </w:lvl>
    <w:lvl w:ilvl="7">
      <w:numFmt w:val="bullet"/>
      <w:lvlText w:null="1"/>
      <w:lvlJc w:val="left"/>
    </w:lvl>
    <w:lvl w:ilvl="8">
      <w:numFmt w:val="bullet"/>
      <w:lvlText w:null="1"/>
      <w:lvlJc w:val="left"/>
    </w:lvl>
  </w:abstractNum>
  <w:num w:numId="1">
    <w:abstractNumId w:val="39"/>
  </w:num>
  <w:num w:numId="2">
    <w:abstractNumId w:val="48"/>
  </w:num>
  <w:num w:numId="3">
    <w:abstractNumId w:val="15"/>
  </w:num>
  <w:num w:numId="4">
    <w:abstractNumId w:val="5"/>
  </w:num>
  <w:num w:numId="5">
    <w:abstractNumId w:val="30"/>
  </w:num>
  <w:num w:numId="6">
    <w:abstractNumId w:val="7"/>
  </w:num>
  <w:num w:numId="7">
    <w:abstractNumId w:val="26"/>
  </w:num>
  <w:num w:numId="8">
    <w:abstractNumId w:val="1"/>
  </w:num>
  <w:num w:numId="9">
    <w:abstractNumId w:val="34"/>
  </w:num>
  <w:num w:numId="10">
    <w:abstractNumId w:val="47"/>
  </w:num>
  <w:num w:numId="11">
    <w:abstractNumId w:val="13"/>
  </w:num>
  <w:num w:numId="12">
    <w:abstractNumId w:val="6"/>
  </w:num>
  <w:num w:numId="13">
    <w:abstractNumId w:val="3"/>
  </w:num>
  <w:num w:numId="14">
    <w:abstractNumId w:val="21"/>
  </w:num>
  <w:num w:numId="15">
    <w:abstractNumId w:val="35"/>
  </w:num>
  <w:num w:numId="16">
    <w:abstractNumId w:val="31"/>
  </w:num>
  <w:num w:numId="17">
    <w:abstractNumId w:val="49"/>
  </w:num>
  <w:num w:numId="18">
    <w:abstractNumId w:val="32"/>
  </w:num>
  <w:num w:numId="19">
    <w:abstractNumId w:val="9"/>
  </w:num>
  <w:num w:numId="20">
    <w:abstractNumId w:val="17"/>
  </w:num>
  <w:num w:numId="21">
    <w:abstractNumId w:val="50"/>
  </w:num>
  <w:num w:numId="22">
    <w:abstractNumId w:val="8"/>
  </w:num>
  <w:num w:numId="23">
    <w:abstractNumId w:val="38"/>
  </w:num>
  <w:num w:numId="24">
    <w:abstractNumId w:val="18"/>
  </w:num>
  <w:num w:numId="25">
    <w:abstractNumId w:val="40"/>
  </w:num>
  <w:num w:numId="26">
    <w:abstractNumId w:val="33"/>
  </w:num>
  <w:num w:numId="27">
    <w:abstractNumId w:val="20"/>
  </w:num>
  <w:num w:numId="28">
    <w:abstractNumId w:val="23"/>
  </w:num>
  <w:num w:numId="29">
    <w:abstractNumId w:val="22"/>
  </w:num>
  <w:num w:numId="30">
    <w:abstractNumId w:val="27"/>
  </w:num>
  <w:num w:numId="31">
    <w:abstractNumId w:val="0"/>
  </w:num>
  <w:num w:numId="32">
    <w:abstractNumId w:val="41"/>
  </w:num>
  <w:num w:numId="33">
    <w:abstractNumId w:val="42"/>
  </w:num>
  <w:num w:numId="34">
    <w:abstractNumId w:val="25"/>
  </w:num>
  <w:num w:numId="35">
    <w:abstractNumId w:val="46"/>
  </w:num>
  <w:num w:numId="36">
    <w:abstractNumId w:val="16"/>
  </w:num>
  <w:num w:numId="37">
    <w:abstractNumId w:val="19"/>
  </w:num>
  <w:num w:numId="38">
    <w:abstractNumId w:val="11"/>
  </w:num>
  <w:num w:numId="39">
    <w:abstractNumId w:val="2"/>
  </w:num>
  <w:num w:numId="40">
    <w:abstractNumId w:val="37"/>
  </w:num>
  <w:num w:numId="41">
    <w:abstractNumId w:val="44"/>
  </w:num>
  <w:num w:numId="42">
    <w:abstractNumId w:val="24"/>
  </w:num>
  <w:num w:numId="43">
    <w:abstractNumId w:val="10"/>
  </w:num>
  <w:num w:numId="44">
    <w:abstractNumId w:val="45"/>
  </w:num>
  <w:num w:numId="45">
    <w:abstractNumId w:val="29"/>
  </w:num>
  <w:num w:numId="46">
    <w:abstractNumId w:val="12"/>
  </w:num>
  <w:num w:numId="47">
    <w:abstractNumId w:val="43"/>
  </w:num>
  <w:num w:numId="48">
    <w:abstractNumId w:val="36"/>
  </w:num>
  <w:num w:numId="49">
    <w:abstractNumId w:val="28"/>
  </w:num>
  <w:num w:numId="50">
    <w:abstractNumId w:val="14"/>
  </w:num>
  <w:num w:numId="51">
    <w:abstractNumId w:val="4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4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0058B"/>
    <w:rsid w:val="001617E0"/>
    <w:rsid w:val="00641A43"/>
    <w:rsid w:val="00F00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F0058B"/>
    <w:pPr>
      <w:suppressAutoHyphens/>
    </w:pPr>
  </w:style>
  <w:style w:type="paragraph" w:styleId="Nagwek3">
    <w:name w:val="heading 3"/>
    <w:basedOn w:val="Normalny"/>
    <w:rsid w:val="00F0058B"/>
    <w:pPr>
      <w:suppressAutoHyphens w:val="0"/>
      <w:spacing w:before="100" w:after="100"/>
      <w:textAlignment w:val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0058B"/>
    <w:pPr>
      <w:suppressAutoHyphens/>
    </w:pPr>
  </w:style>
  <w:style w:type="paragraph" w:customStyle="1" w:styleId="Heading">
    <w:name w:val="Heading"/>
    <w:basedOn w:val="Standard"/>
    <w:next w:val="Textbody"/>
    <w:rsid w:val="00F0058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F0058B"/>
    <w:pPr>
      <w:spacing w:after="140" w:line="276" w:lineRule="auto"/>
    </w:pPr>
  </w:style>
  <w:style w:type="paragraph" w:styleId="Lista">
    <w:name w:val="List"/>
    <w:basedOn w:val="Textbody"/>
    <w:rsid w:val="00F0058B"/>
  </w:style>
  <w:style w:type="paragraph" w:styleId="Legenda">
    <w:name w:val="caption"/>
    <w:basedOn w:val="Standard"/>
    <w:rsid w:val="00F0058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0058B"/>
    <w:pPr>
      <w:suppressLineNumbers/>
    </w:pPr>
  </w:style>
  <w:style w:type="paragraph" w:styleId="Bezodstpw">
    <w:name w:val="No Spacing"/>
    <w:rsid w:val="00F0058B"/>
    <w:pPr>
      <w:suppressAutoHyphens/>
    </w:pPr>
    <w:rPr>
      <w:rFonts w:ascii="Calibri" w:eastAsia="Calibri" w:hAnsi="Calibri" w:cs="Calibri"/>
      <w:sz w:val="22"/>
      <w:szCs w:val="22"/>
      <w:lang w:val="ar-SA" w:eastAsia="en-US" w:bidi="ar-SA"/>
    </w:rPr>
  </w:style>
  <w:style w:type="character" w:customStyle="1" w:styleId="BulletSymbols">
    <w:name w:val="Bullet Symbols"/>
    <w:rsid w:val="00F0058B"/>
    <w:rPr>
      <w:rFonts w:ascii="OpenSymbol" w:eastAsia="OpenSymbol" w:hAnsi="OpenSymbol" w:cs="OpenSymbol"/>
    </w:rPr>
  </w:style>
  <w:style w:type="character" w:customStyle="1" w:styleId="Nagwek3Znak">
    <w:name w:val="Nagłówek 3 Znak"/>
    <w:basedOn w:val="Domylnaczcionkaakapitu"/>
    <w:rsid w:val="00F0058B"/>
    <w:rPr>
      <w:rFonts w:ascii="Times New Roman" w:eastAsia="Times New Roman" w:hAnsi="Times New Roman" w:cs="Times New Roman"/>
      <w:b/>
      <w:bCs/>
      <w:kern w:val="0"/>
      <w:sz w:val="27"/>
      <w:szCs w:val="27"/>
      <w:lang w:eastAsia="pl-PL" w:bidi="ar-SA"/>
    </w:rPr>
  </w:style>
  <w:style w:type="character" w:styleId="Hipercze">
    <w:name w:val="Hyperlink"/>
    <w:basedOn w:val="Domylnaczcionkaakapitu"/>
    <w:rsid w:val="00F0058B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F0058B"/>
  </w:style>
  <w:style w:type="paragraph" w:styleId="Akapitzlist">
    <w:name w:val="List Paragraph"/>
    <w:basedOn w:val="Normalny"/>
    <w:rsid w:val="00F0058B"/>
    <w:pPr>
      <w:ind w:left="720"/>
    </w:pPr>
    <w:rPr>
      <w:rFonts w:cs="Mangal"/>
      <w:szCs w:val="21"/>
    </w:rPr>
  </w:style>
  <w:style w:type="numbering" w:customStyle="1" w:styleId="WWNum1">
    <w:name w:val="WWNum1"/>
    <w:basedOn w:val="Bezlisty"/>
    <w:rsid w:val="00F0058B"/>
    <w:pPr>
      <w:numPr>
        <w:numId w:val="1"/>
      </w:numPr>
    </w:pPr>
  </w:style>
  <w:style w:type="numbering" w:customStyle="1" w:styleId="WWNum2">
    <w:name w:val="WWNum2"/>
    <w:basedOn w:val="Bezlisty"/>
    <w:rsid w:val="00F0058B"/>
    <w:pPr>
      <w:numPr>
        <w:numId w:val="2"/>
      </w:numPr>
    </w:pPr>
  </w:style>
  <w:style w:type="numbering" w:customStyle="1" w:styleId="WWNum3">
    <w:name w:val="WWNum3"/>
    <w:basedOn w:val="Bezlisty"/>
    <w:rsid w:val="00F0058B"/>
    <w:pPr>
      <w:numPr>
        <w:numId w:val="3"/>
      </w:numPr>
    </w:pPr>
  </w:style>
  <w:style w:type="numbering" w:customStyle="1" w:styleId="WWNum1a">
    <w:name w:val="WWNum1a"/>
    <w:basedOn w:val="Bezlisty"/>
    <w:rsid w:val="00F0058B"/>
    <w:pPr>
      <w:numPr>
        <w:numId w:val="4"/>
      </w:numPr>
    </w:pPr>
  </w:style>
  <w:style w:type="numbering" w:customStyle="1" w:styleId="WWNum2a">
    <w:name w:val="WWNum2a"/>
    <w:basedOn w:val="Bezlisty"/>
    <w:rsid w:val="00F0058B"/>
    <w:pPr>
      <w:numPr>
        <w:numId w:val="5"/>
      </w:numPr>
    </w:pPr>
  </w:style>
  <w:style w:type="numbering" w:customStyle="1" w:styleId="WWNum3a">
    <w:name w:val="WWNum3a"/>
    <w:basedOn w:val="Bezlisty"/>
    <w:rsid w:val="00F0058B"/>
    <w:pPr>
      <w:numPr>
        <w:numId w:val="6"/>
      </w:numPr>
    </w:pPr>
  </w:style>
  <w:style w:type="numbering" w:customStyle="1" w:styleId="WWNum1aa">
    <w:name w:val="WWNum1aa"/>
    <w:basedOn w:val="Bezlisty"/>
    <w:rsid w:val="00F0058B"/>
    <w:pPr>
      <w:numPr>
        <w:numId w:val="7"/>
      </w:numPr>
    </w:pPr>
  </w:style>
  <w:style w:type="numbering" w:customStyle="1" w:styleId="WWNum2aa">
    <w:name w:val="WWNum2aa"/>
    <w:basedOn w:val="Bezlisty"/>
    <w:rsid w:val="00F0058B"/>
    <w:pPr>
      <w:numPr>
        <w:numId w:val="8"/>
      </w:numPr>
    </w:pPr>
  </w:style>
  <w:style w:type="numbering" w:customStyle="1" w:styleId="WWNum3aa">
    <w:name w:val="WWNum3aa"/>
    <w:basedOn w:val="Bezlisty"/>
    <w:rsid w:val="00F0058B"/>
    <w:pPr>
      <w:numPr>
        <w:numId w:val="9"/>
      </w:numPr>
    </w:pPr>
  </w:style>
  <w:style w:type="numbering" w:customStyle="1" w:styleId="WWNum1aaa">
    <w:name w:val="WWNum1aaa"/>
    <w:basedOn w:val="Bezlisty"/>
    <w:rsid w:val="00F0058B"/>
    <w:pPr>
      <w:numPr>
        <w:numId w:val="10"/>
      </w:numPr>
    </w:pPr>
  </w:style>
  <w:style w:type="numbering" w:customStyle="1" w:styleId="WWNum2aaa">
    <w:name w:val="WWNum2aaa"/>
    <w:basedOn w:val="Bezlisty"/>
    <w:rsid w:val="00F0058B"/>
    <w:pPr>
      <w:numPr>
        <w:numId w:val="11"/>
      </w:numPr>
    </w:pPr>
  </w:style>
  <w:style w:type="numbering" w:customStyle="1" w:styleId="WWNum3aaa">
    <w:name w:val="WWNum3aaa"/>
    <w:basedOn w:val="Bezlisty"/>
    <w:rsid w:val="00F0058B"/>
    <w:pPr>
      <w:numPr>
        <w:numId w:val="12"/>
      </w:numPr>
    </w:pPr>
  </w:style>
  <w:style w:type="numbering" w:customStyle="1" w:styleId="WWNum1aaaa">
    <w:name w:val="WWNum1aaaa"/>
    <w:basedOn w:val="Bezlisty"/>
    <w:rsid w:val="00F0058B"/>
    <w:pPr>
      <w:numPr>
        <w:numId w:val="13"/>
      </w:numPr>
    </w:pPr>
  </w:style>
  <w:style w:type="numbering" w:customStyle="1" w:styleId="WWNum2aaaa">
    <w:name w:val="WWNum2aaaa"/>
    <w:basedOn w:val="Bezlisty"/>
    <w:rsid w:val="00F0058B"/>
    <w:pPr>
      <w:numPr>
        <w:numId w:val="14"/>
      </w:numPr>
    </w:pPr>
  </w:style>
  <w:style w:type="numbering" w:customStyle="1" w:styleId="WWNum3aaaa">
    <w:name w:val="WWNum3aaaa"/>
    <w:basedOn w:val="Bezlisty"/>
    <w:rsid w:val="00F0058B"/>
    <w:pPr>
      <w:numPr>
        <w:numId w:val="15"/>
      </w:numPr>
    </w:pPr>
  </w:style>
  <w:style w:type="numbering" w:customStyle="1" w:styleId="WWNum1aaaaa">
    <w:name w:val="WWNum1aaaaa"/>
    <w:basedOn w:val="Bezlisty"/>
    <w:rsid w:val="00F0058B"/>
    <w:pPr>
      <w:numPr>
        <w:numId w:val="16"/>
      </w:numPr>
    </w:pPr>
  </w:style>
  <w:style w:type="numbering" w:customStyle="1" w:styleId="WWNum1aaaaaa">
    <w:name w:val="WWNum1aaaaaa"/>
    <w:basedOn w:val="Bezlisty"/>
    <w:rsid w:val="00F0058B"/>
    <w:pPr>
      <w:numPr>
        <w:numId w:val="17"/>
      </w:numPr>
    </w:pPr>
  </w:style>
  <w:style w:type="numbering" w:customStyle="1" w:styleId="WWNum1aaaaaaa">
    <w:name w:val="WWNum1aaaaaaa"/>
    <w:basedOn w:val="Bezlisty"/>
    <w:rsid w:val="00F0058B"/>
    <w:pPr>
      <w:numPr>
        <w:numId w:val="18"/>
      </w:numPr>
    </w:pPr>
  </w:style>
  <w:style w:type="numbering" w:customStyle="1" w:styleId="WWNum1aaaaaaaa">
    <w:name w:val="WWNum1aaaaaaaa"/>
    <w:basedOn w:val="Bezlisty"/>
    <w:rsid w:val="00F0058B"/>
    <w:pPr>
      <w:numPr>
        <w:numId w:val="19"/>
      </w:numPr>
    </w:pPr>
  </w:style>
  <w:style w:type="numbering" w:customStyle="1" w:styleId="WWNum2aaaaa">
    <w:name w:val="WWNum2aaaaa"/>
    <w:basedOn w:val="Bezlisty"/>
    <w:rsid w:val="00F0058B"/>
    <w:pPr>
      <w:numPr>
        <w:numId w:val="20"/>
      </w:numPr>
    </w:pPr>
  </w:style>
  <w:style w:type="numbering" w:customStyle="1" w:styleId="WWNum1aaaaaaaaa">
    <w:name w:val="WWNum1aaaaaaaaa"/>
    <w:basedOn w:val="Bezlisty"/>
    <w:rsid w:val="00F0058B"/>
    <w:pPr>
      <w:numPr>
        <w:numId w:val="21"/>
      </w:numPr>
    </w:pPr>
  </w:style>
  <w:style w:type="numbering" w:customStyle="1" w:styleId="WWNum1aaaaaaaaaa">
    <w:name w:val="WWNum1aaaaaaaaaa"/>
    <w:basedOn w:val="Bezlisty"/>
    <w:rsid w:val="00F0058B"/>
    <w:pPr>
      <w:numPr>
        <w:numId w:val="22"/>
      </w:numPr>
    </w:pPr>
  </w:style>
  <w:style w:type="numbering" w:customStyle="1" w:styleId="WWNum1aaaaaaaaaaa">
    <w:name w:val="WWNum1aaaaaaaaaaa"/>
    <w:basedOn w:val="Bezlisty"/>
    <w:rsid w:val="00F0058B"/>
    <w:pPr>
      <w:numPr>
        <w:numId w:val="23"/>
      </w:numPr>
    </w:pPr>
  </w:style>
  <w:style w:type="numbering" w:customStyle="1" w:styleId="WWNum1aaaaaaaaaaaa">
    <w:name w:val="WWNum1aaaaaaaaaaaa"/>
    <w:basedOn w:val="Bezlisty"/>
    <w:rsid w:val="00F0058B"/>
    <w:pPr>
      <w:numPr>
        <w:numId w:val="24"/>
      </w:numPr>
    </w:pPr>
  </w:style>
  <w:style w:type="numbering" w:customStyle="1" w:styleId="WWNum1aaaaaaaaaaaaa">
    <w:name w:val="WWNum1aaaaaaaaaaaaa"/>
    <w:basedOn w:val="Bezlisty"/>
    <w:rsid w:val="00F0058B"/>
    <w:pPr>
      <w:numPr>
        <w:numId w:val="25"/>
      </w:numPr>
    </w:pPr>
  </w:style>
  <w:style w:type="numbering" w:customStyle="1" w:styleId="WWNum1aaaaaaaaaaaaaa">
    <w:name w:val="WWNum1aaaaaaaaaaaaaa"/>
    <w:basedOn w:val="Bezlisty"/>
    <w:rsid w:val="00F0058B"/>
    <w:pPr>
      <w:numPr>
        <w:numId w:val="26"/>
      </w:numPr>
    </w:pPr>
  </w:style>
  <w:style w:type="numbering" w:customStyle="1" w:styleId="WWNum1aaaaaaaaaaaaaaa">
    <w:name w:val="WWNum1aaaaaaaaaaaaaaa"/>
    <w:basedOn w:val="Bezlisty"/>
    <w:rsid w:val="00F0058B"/>
    <w:pPr>
      <w:numPr>
        <w:numId w:val="27"/>
      </w:numPr>
    </w:pPr>
  </w:style>
  <w:style w:type="numbering" w:customStyle="1" w:styleId="WWNum2aaaaaa">
    <w:name w:val="WWNum2aaaaaa"/>
    <w:basedOn w:val="Bezlisty"/>
    <w:rsid w:val="00F0058B"/>
    <w:pPr>
      <w:numPr>
        <w:numId w:val="28"/>
      </w:numPr>
    </w:pPr>
  </w:style>
  <w:style w:type="numbering" w:customStyle="1" w:styleId="WWNum3aaaaa">
    <w:name w:val="WWNum3aaaaa"/>
    <w:basedOn w:val="Bezlisty"/>
    <w:rsid w:val="00F0058B"/>
    <w:pPr>
      <w:numPr>
        <w:numId w:val="29"/>
      </w:numPr>
    </w:pPr>
  </w:style>
  <w:style w:type="numbering" w:customStyle="1" w:styleId="WWNum4">
    <w:name w:val="WWNum4"/>
    <w:basedOn w:val="Bezlisty"/>
    <w:rsid w:val="00F0058B"/>
    <w:pPr>
      <w:numPr>
        <w:numId w:val="30"/>
      </w:numPr>
    </w:pPr>
  </w:style>
  <w:style w:type="numbering" w:customStyle="1" w:styleId="WWNum5">
    <w:name w:val="WWNum5"/>
    <w:basedOn w:val="Bezlisty"/>
    <w:rsid w:val="00F0058B"/>
    <w:pPr>
      <w:numPr>
        <w:numId w:val="31"/>
      </w:numPr>
    </w:pPr>
  </w:style>
  <w:style w:type="numbering" w:customStyle="1" w:styleId="WWNum6">
    <w:name w:val="WWNum6"/>
    <w:basedOn w:val="Bezlisty"/>
    <w:rsid w:val="00F0058B"/>
    <w:pPr>
      <w:numPr>
        <w:numId w:val="32"/>
      </w:numPr>
    </w:pPr>
  </w:style>
  <w:style w:type="numbering" w:customStyle="1" w:styleId="WWNum1aaaaaaaaaaaaaaaa">
    <w:name w:val="WWNum1aaaaaaaaaaaaaaaa"/>
    <w:basedOn w:val="Bezlisty"/>
    <w:rsid w:val="00F0058B"/>
    <w:pPr>
      <w:numPr>
        <w:numId w:val="33"/>
      </w:numPr>
    </w:pPr>
  </w:style>
  <w:style w:type="numbering" w:customStyle="1" w:styleId="WWNum2aaaaaaa">
    <w:name w:val="WWNum2aaaaaaa"/>
    <w:basedOn w:val="Bezlisty"/>
    <w:rsid w:val="00F0058B"/>
    <w:pPr>
      <w:numPr>
        <w:numId w:val="34"/>
      </w:numPr>
    </w:pPr>
  </w:style>
  <w:style w:type="numbering" w:customStyle="1" w:styleId="WWNum3aaaaaa">
    <w:name w:val="WWNum3aaaaaa"/>
    <w:basedOn w:val="Bezlisty"/>
    <w:rsid w:val="00F0058B"/>
    <w:pPr>
      <w:numPr>
        <w:numId w:val="35"/>
      </w:numPr>
    </w:pPr>
  </w:style>
  <w:style w:type="numbering" w:customStyle="1" w:styleId="WWNum4a">
    <w:name w:val="WWNum4a"/>
    <w:basedOn w:val="Bezlisty"/>
    <w:rsid w:val="00F0058B"/>
    <w:pPr>
      <w:numPr>
        <w:numId w:val="36"/>
      </w:numPr>
    </w:pPr>
  </w:style>
  <w:style w:type="numbering" w:customStyle="1" w:styleId="WWNum5a">
    <w:name w:val="WWNum5a"/>
    <w:basedOn w:val="Bezlisty"/>
    <w:rsid w:val="00F0058B"/>
    <w:pPr>
      <w:numPr>
        <w:numId w:val="37"/>
      </w:numPr>
    </w:pPr>
  </w:style>
  <w:style w:type="numbering" w:customStyle="1" w:styleId="WWNum6a">
    <w:name w:val="WWNum6a"/>
    <w:basedOn w:val="Bezlisty"/>
    <w:rsid w:val="00F0058B"/>
    <w:pPr>
      <w:numPr>
        <w:numId w:val="38"/>
      </w:numPr>
    </w:pPr>
  </w:style>
  <w:style w:type="numbering" w:customStyle="1" w:styleId="WWNum7">
    <w:name w:val="WWNum7"/>
    <w:basedOn w:val="Bezlisty"/>
    <w:rsid w:val="00F0058B"/>
    <w:pPr>
      <w:numPr>
        <w:numId w:val="39"/>
      </w:numPr>
    </w:pPr>
  </w:style>
  <w:style w:type="numbering" w:customStyle="1" w:styleId="WWNum1aaaaaaaaaaaaaaaaa">
    <w:name w:val="WWNum1aaaaaaaaaaaaaaaaa"/>
    <w:basedOn w:val="Bezlisty"/>
    <w:rsid w:val="00F0058B"/>
    <w:pPr>
      <w:numPr>
        <w:numId w:val="40"/>
      </w:numPr>
    </w:pPr>
  </w:style>
  <w:style w:type="numbering" w:customStyle="1" w:styleId="WWNum2aaaaaaaa">
    <w:name w:val="WWNum2aaaaaaaa"/>
    <w:basedOn w:val="Bezlisty"/>
    <w:rsid w:val="00F0058B"/>
    <w:pPr>
      <w:numPr>
        <w:numId w:val="41"/>
      </w:numPr>
    </w:pPr>
  </w:style>
  <w:style w:type="numbering" w:customStyle="1" w:styleId="WWNum3aaaaaaa">
    <w:name w:val="WWNum3aaaaaaa"/>
    <w:basedOn w:val="Bezlisty"/>
    <w:rsid w:val="00F0058B"/>
    <w:pPr>
      <w:numPr>
        <w:numId w:val="42"/>
      </w:numPr>
    </w:pPr>
  </w:style>
  <w:style w:type="numbering" w:customStyle="1" w:styleId="WWNum4aa">
    <w:name w:val="WWNum4aa"/>
    <w:basedOn w:val="Bezlisty"/>
    <w:rsid w:val="00F0058B"/>
    <w:pPr>
      <w:numPr>
        <w:numId w:val="43"/>
      </w:numPr>
    </w:pPr>
  </w:style>
  <w:style w:type="numbering" w:customStyle="1" w:styleId="WWNum5aa">
    <w:name w:val="WWNum5aa"/>
    <w:basedOn w:val="Bezlisty"/>
    <w:rsid w:val="00F0058B"/>
    <w:pPr>
      <w:numPr>
        <w:numId w:val="44"/>
      </w:numPr>
    </w:pPr>
  </w:style>
  <w:style w:type="numbering" w:customStyle="1" w:styleId="WWNum6aa">
    <w:name w:val="WWNum6aa"/>
    <w:basedOn w:val="Bezlisty"/>
    <w:rsid w:val="00F0058B"/>
    <w:pPr>
      <w:numPr>
        <w:numId w:val="45"/>
      </w:numPr>
    </w:pPr>
  </w:style>
  <w:style w:type="numbering" w:customStyle="1" w:styleId="WWNum1aaaaaaaaaaaaaaaaaa">
    <w:name w:val="WWNum1aaaaaaaaaaaaaaaaaa"/>
    <w:basedOn w:val="Bezlisty"/>
    <w:rsid w:val="00F0058B"/>
    <w:pPr>
      <w:numPr>
        <w:numId w:val="46"/>
      </w:numPr>
    </w:pPr>
  </w:style>
  <w:style w:type="numbering" w:customStyle="1" w:styleId="WWNum2aaaaaaaaa">
    <w:name w:val="WWNum2aaaaaaaaa"/>
    <w:basedOn w:val="Bezlisty"/>
    <w:rsid w:val="00F0058B"/>
    <w:pPr>
      <w:numPr>
        <w:numId w:val="47"/>
      </w:numPr>
    </w:pPr>
  </w:style>
  <w:style w:type="numbering" w:customStyle="1" w:styleId="WWNum3aaaaaaaa">
    <w:name w:val="WWNum3aaaaaaaa"/>
    <w:basedOn w:val="Bezlisty"/>
    <w:rsid w:val="00F0058B"/>
    <w:pPr>
      <w:numPr>
        <w:numId w:val="48"/>
      </w:numPr>
    </w:pPr>
  </w:style>
  <w:style w:type="numbering" w:customStyle="1" w:styleId="WWNum4aaa">
    <w:name w:val="WWNum4aaa"/>
    <w:basedOn w:val="Bezlisty"/>
    <w:rsid w:val="00F0058B"/>
    <w:pPr>
      <w:numPr>
        <w:numId w:val="49"/>
      </w:numPr>
    </w:pPr>
  </w:style>
  <w:style w:type="numbering" w:customStyle="1" w:styleId="WWNum5aaa">
    <w:name w:val="WWNum5aaa"/>
    <w:basedOn w:val="Bezlisty"/>
    <w:rsid w:val="00F0058B"/>
    <w:pPr>
      <w:numPr>
        <w:numId w:val="50"/>
      </w:numPr>
    </w:pPr>
  </w:style>
  <w:style w:type="numbering" w:customStyle="1" w:styleId="WWNum6aaa">
    <w:name w:val="WWNum6aaa"/>
    <w:basedOn w:val="Bezlisty"/>
    <w:rsid w:val="00F0058B"/>
    <w:pPr>
      <w:numPr>
        <w:numId w:val="5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cze.pl/zasob/program-edukacji-wczesnoszkolnej-klasy-1-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4375</Words>
  <Characters>26254</Characters>
  <Application>Microsoft Office Word</Application>
  <DocSecurity>0</DocSecurity>
  <Lines>218</Lines>
  <Paragraphs>61</Paragraphs>
  <ScaleCrop>false</ScaleCrop>
  <Company>Ministrerstwo Edukacji Narodowej</Company>
  <LinksUpToDate>false</LinksUpToDate>
  <CharactersWithSpaces>30568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Nauczyciel</dc:creator>
  <cp:lastModifiedBy>Krzysztof Bilski</cp:lastModifiedBy>
  <cp:revision>2</cp:revision>
  <dcterms:created xsi:type="dcterms:W3CDTF">2023-11-20T19:46:00Z</dcterms:created>
  <dcterms:modified xsi:type="dcterms:W3CDTF">2023-11-20T19:46:00Z</dcterms:modified>
</cp:coreProperties>
</file>